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7147F" w14:textId="27169B95" w:rsidR="00297742" w:rsidRDefault="00032A6F" w:rsidP="00297742">
      <w:pPr>
        <w:pStyle w:val="Ref-Lvl1"/>
        <w:numPr>
          <w:ilvl w:val="0"/>
          <w:numId w:val="0"/>
        </w:numPr>
      </w:pPr>
      <w:r>
        <w:t>Bidder Information Form</w:t>
      </w:r>
    </w:p>
    <w:p w14:paraId="716A46DE" w14:textId="0C08BFE0" w:rsidR="00297742" w:rsidRDefault="00297742" w:rsidP="00297742">
      <w:pPr>
        <w:pStyle w:val="NoSpacing"/>
      </w:pPr>
      <w:r w:rsidRPr="000C5F9C">
        <w:rPr>
          <w:b/>
          <w:color w:val="005190"/>
        </w:rPr>
        <w:t>Tender For:</w:t>
      </w:r>
      <w:r>
        <w:t xml:space="preserve"> </w:t>
      </w:r>
      <w:r>
        <w:tab/>
      </w:r>
      <w:r>
        <w:tab/>
      </w:r>
      <w:r w:rsidR="00F355D9">
        <w:t>Framework for Supply of Waste Disposal</w:t>
      </w:r>
    </w:p>
    <w:p w14:paraId="152DA0DF" w14:textId="4A07D086" w:rsidR="00297742" w:rsidRDefault="00297742" w:rsidP="00297742">
      <w:r w:rsidRPr="000C5F9C">
        <w:rPr>
          <w:b/>
          <w:color w:val="005190"/>
        </w:rPr>
        <w:t>Tender Ref number:</w:t>
      </w:r>
      <w:r>
        <w:t xml:space="preserve"> </w:t>
      </w:r>
      <w:r>
        <w:tab/>
      </w:r>
      <w:r w:rsidR="00F355D9">
        <w:t>1469</w:t>
      </w:r>
    </w:p>
    <w:tbl>
      <w:tblPr>
        <w:tblW w:w="0" w:type="auto"/>
        <w:tblInd w:w="108" w:type="dxa"/>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CellMar>
          <w:top w:w="113" w:type="dxa"/>
          <w:left w:w="170" w:type="dxa"/>
          <w:bottom w:w="113" w:type="dxa"/>
          <w:right w:w="170" w:type="dxa"/>
        </w:tblCellMar>
        <w:tblLook w:val="00A0" w:firstRow="1" w:lastRow="0" w:firstColumn="1" w:lastColumn="0" w:noHBand="0" w:noVBand="0"/>
      </w:tblPr>
      <w:tblGrid>
        <w:gridCol w:w="2614"/>
        <w:gridCol w:w="6804"/>
      </w:tblGrid>
      <w:tr w:rsidR="00347899" w:rsidRPr="00071472" w14:paraId="1745A0AD" w14:textId="77777777" w:rsidTr="00DC2E7C">
        <w:trPr>
          <w:cantSplit/>
          <w:trHeight w:val="425"/>
          <w:tblHeader/>
        </w:trPr>
        <w:tc>
          <w:tcPr>
            <w:tcW w:w="2614" w:type="dxa"/>
            <w:tcBorders>
              <w:top w:val="nil"/>
              <w:left w:val="nil"/>
              <w:bottom w:val="nil"/>
              <w:right w:val="single" w:sz="4" w:space="0" w:color="005190"/>
            </w:tcBorders>
            <w:vAlign w:val="center"/>
          </w:tcPr>
          <w:p w14:paraId="00F86A87" w14:textId="77777777" w:rsidR="00347899" w:rsidRPr="00071472" w:rsidRDefault="00347899" w:rsidP="00C0178D">
            <w:pPr>
              <w:spacing w:after="0" w:line="240" w:lineRule="auto"/>
              <w:jc w:val="right"/>
              <w:rPr>
                <w:b/>
                <w:color w:val="005190"/>
                <w:sz w:val="22"/>
                <w:szCs w:val="22"/>
              </w:rPr>
            </w:pPr>
          </w:p>
        </w:tc>
        <w:tc>
          <w:tcPr>
            <w:tcW w:w="6804" w:type="dxa"/>
            <w:tcBorders>
              <w:top w:val="single" w:sz="4" w:space="0" w:color="005190"/>
              <w:left w:val="single" w:sz="4" w:space="0" w:color="005190"/>
              <w:bottom w:val="single" w:sz="4" w:space="0" w:color="005190"/>
              <w:right w:val="single" w:sz="4" w:space="0" w:color="005190"/>
            </w:tcBorders>
            <w:shd w:val="clear" w:color="auto" w:fill="EEECE1" w:themeFill="background2"/>
            <w:vAlign w:val="center"/>
          </w:tcPr>
          <w:p w14:paraId="551B66DA" w14:textId="5E26E7B9" w:rsidR="00347899" w:rsidRPr="00347899" w:rsidRDefault="00347899" w:rsidP="00C0178D">
            <w:pPr>
              <w:spacing w:after="0" w:line="240" w:lineRule="auto"/>
              <w:jc w:val="both"/>
              <w:rPr>
                <w:b/>
                <w:color w:val="auto"/>
                <w:sz w:val="22"/>
                <w:szCs w:val="22"/>
              </w:rPr>
            </w:pPr>
            <w:r w:rsidRPr="00347899">
              <w:rPr>
                <w:b/>
                <w:color w:val="auto"/>
                <w:sz w:val="22"/>
                <w:szCs w:val="22"/>
              </w:rPr>
              <w:t>ORGANISATION DETAILS</w:t>
            </w:r>
          </w:p>
        </w:tc>
      </w:tr>
      <w:tr w:rsidR="00297742" w:rsidRPr="00071472" w14:paraId="525B7051" w14:textId="77777777" w:rsidTr="00DC2E7C">
        <w:trPr>
          <w:cantSplit/>
          <w:trHeight w:val="425"/>
          <w:tblHeader/>
        </w:trPr>
        <w:tc>
          <w:tcPr>
            <w:tcW w:w="2614" w:type="dxa"/>
            <w:tcBorders>
              <w:top w:val="nil"/>
              <w:left w:val="nil"/>
              <w:bottom w:val="nil"/>
              <w:right w:val="single" w:sz="4" w:space="0" w:color="005190"/>
            </w:tcBorders>
            <w:vAlign w:val="center"/>
          </w:tcPr>
          <w:p w14:paraId="128145F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Name:</w:t>
            </w:r>
          </w:p>
          <w:p w14:paraId="04668627" w14:textId="77777777" w:rsidR="00297742" w:rsidRPr="00071472" w:rsidRDefault="00297742" w:rsidP="00C0178D">
            <w:pPr>
              <w:spacing w:after="0" w:line="240" w:lineRule="auto"/>
              <w:jc w:val="right"/>
              <w:rPr>
                <w:color w:val="005190"/>
                <w:sz w:val="22"/>
                <w:szCs w:val="22"/>
              </w:rPr>
            </w:pPr>
            <w:r w:rsidRPr="00071472">
              <w:rPr>
                <w:color w:val="005190"/>
                <w:sz w:val="22"/>
                <w:szCs w:val="22"/>
              </w:rPr>
              <w:t>(Lead company if joint bid)</w:t>
            </w:r>
          </w:p>
        </w:tc>
        <w:tc>
          <w:tcPr>
            <w:tcW w:w="6804" w:type="dxa"/>
            <w:tcBorders>
              <w:top w:val="single" w:sz="4" w:space="0" w:color="005190"/>
              <w:left w:val="single" w:sz="4" w:space="0" w:color="005190"/>
              <w:bottom w:val="single" w:sz="4" w:space="0" w:color="005190"/>
              <w:right w:val="single" w:sz="4" w:space="0" w:color="005190"/>
            </w:tcBorders>
            <w:vAlign w:val="center"/>
          </w:tcPr>
          <w:p w14:paraId="6C354315" w14:textId="77777777" w:rsidR="00297742" w:rsidRPr="00071472" w:rsidRDefault="00297742" w:rsidP="00C0178D">
            <w:pPr>
              <w:spacing w:after="0" w:line="240" w:lineRule="auto"/>
              <w:jc w:val="both"/>
              <w:rPr>
                <w:color w:val="auto"/>
                <w:sz w:val="16"/>
              </w:rPr>
            </w:pPr>
          </w:p>
        </w:tc>
      </w:tr>
      <w:tr w:rsidR="00297742" w:rsidRPr="00071472" w14:paraId="2443C1E6" w14:textId="77777777" w:rsidTr="00DC2E7C">
        <w:trPr>
          <w:cantSplit/>
          <w:trHeight w:val="358"/>
          <w:tblHeader/>
        </w:trPr>
        <w:tc>
          <w:tcPr>
            <w:tcW w:w="2614" w:type="dxa"/>
            <w:tcBorders>
              <w:top w:val="nil"/>
              <w:left w:val="nil"/>
              <w:bottom w:val="nil"/>
              <w:right w:val="single" w:sz="4" w:space="0" w:color="005190"/>
            </w:tcBorders>
          </w:tcPr>
          <w:p w14:paraId="18F0BEA7"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Lot(s) Applied For: </w:t>
            </w:r>
          </w:p>
        </w:tc>
        <w:tc>
          <w:tcPr>
            <w:tcW w:w="6804" w:type="dxa"/>
            <w:tcBorders>
              <w:top w:val="single" w:sz="4" w:space="0" w:color="005190"/>
              <w:left w:val="single" w:sz="4" w:space="0" w:color="005190"/>
              <w:bottom w:val="single" w:sz="4" w:space="0" w:color="005190"/>
              <w:right w:val="single" w:sz="4" w:space="0" w:color="005190"/>
            </w:tcBorders>
          </w:tcPr>
          <w:p w14:paraId="66CEBD5F" w14:textId="77777777" w:rsidR="00297742" w:rsidRPr="00071472" w:rsidRDefault="00297742" w:rsidP="00C0178D">
            <w:pPr>
              <w:spacing w:after="0" w:line="240" w:lineRule="auto"/>
              <w:rPr>
                <w:color w:val="auto"/>
                <w:sz w:val="16"/>
              </w:rPr>
            </w:pPr>
          </w:p>
        </w:tc>
      </w:tr>
      <w:tr w:rsidR="00297742" w:rsidRPr="00071472" w14:paraId="18FA3112" w14:textId="77777777" w:rsidTr="00DC2E7C">
        <w:trPr>
          <w:cantSplit/>
          <w:trHeight w:val="1281"/>
          <w:tblHeader/>
        </w:trPr>
        <w:tc>
          <w:tcPr>
            <w:tcW w:w="2614" w:type="dxa"/>
            <w:tcBorders>
              <w:top w:val="nil"/>
              <w:left w:val="nil"/>
              <w:bottom w:val="nil"/>
              <w:right w:val="single" w:sz="4" w:space="0" w:color="005190"/>
            </w:tcBorders>
          </w:tcPr>
          <w:p w14:paraId="56726CF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Registered Office Address: </w:t>
            </w:r>
          </w:p>
          <w:p w14:paraId="7ECB4CD1" w14:textId="77777777" w:rsidR="00297742" w:rsidRPr="00071472" w:rsidRDefault="00297742" w:rsidP="00C0178D">
            <w:pPr>
              <w:spacing w:after="0" w:line="240" w:lineRule="auto"/>
              <w:jc w:val="right"/>
              <w:rPr>
                <w:b/>
                <w:color w:val="005190"/>
                <w:sz w:val="22"/>
                <w:szCs w:val="22"/>
              </w:rPr>
            </w:pPr>
          </w:p>
          <w:p w14:paraId="584EEF40" w14:textId="77777777" w:rsidR="00297742" w:rsidRPr="00071472" w:rsidRDefault="00297742" w:rsidP="00C0178D">
            <w:pPr>
              <w:spacing w:after="0" w:line="240" w:lineRule="auto"/>
              <w:jc w:val="right"/>
              <w:rPr>
                <w:b/>
                <w:color w:val="005190"/>
                <w:sz w:val="22"/>
                <w:szCs w:val="22"/>
              </w:rPr>
            </w:pPr>
          </w:p>
          <w:p w14:paraId="673D57D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tcPr>
          <w:p w14:paraId="3760D5E3" w14:textId="77777777" w:rsidR="00297742" w:rsidRPr="00071472" w:rsidRDefault="00297742" w:rsidP="00C0178D">
            <w:pPr>
              <w:spacing w:after="0" w:line="240" w:lineRule="auto"/>
              <w:rPr>
                <w:color w:val="auto"/>
                <w:sz w:val="16"/>
              </w:rPr>
            </w:pPr>
          </w:p>
        </w:tc>
      </w:tr>
      <w:tr w:rsidR="00297742" w:rsidRPr="00071472" w14:paraId="297A8745" w14:textId="77777777" w:rsidTr="00DC2E7C">
        <w:trPr>
          <w:cantSplit/>
          <w:trHeight w:val="425"/>
          <w:tblHeader/>
        </w:trPr>
        <w:tc>
          <w:tcPr>
            <w:tcW w:w="2614" w:type="dxa"/>
            <w:tcBorders>
              <w:top w:val="nil"/>
              <w:left w:val="nil"/>
              <w:bottom w:val="nil"/>
              <w:right w:val="single" w:sz="4" w:space="0" w:color="005190"/>
            </w:tcBorders>
            <w:vAlign w:val="center"/>
          </w:tcPr>
          <w:p w14:paraId="51393D9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Number and</w:t>
            </w:r>
          </w:p>
          <w:p w14:paraId="1BFC3FE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 VAT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372BE199" w14:textId="77777777" w:rsidR="00297742" w:rsidRPr="00071472" w:rsidRDefault="00297742" w:rsidP="00C0178D">
            <w:pPr>
              <w:spacing w:after="0" w:line="240" w:lineRule="auto"/>
              <w:jc w:val="both"/>
              <w:rPr>
                <w:color w:val="auto"/>
                <w:sz w:val="16"/>
              </w:rPr>
            </w:pPr>
          </w:p>
        </w:tc>
      </w:tr>
      <w:tr w:rsidR="00297742" w:rsidRPr="00071472" w14:paraId="0F5E196B" w14:textId="77777777" w:rsidTr="00DC2E7C">
        <w:trPr>
          <w:cantSplit/>
          <w:trHeight w:val="361"/>
          <w:tblHeader/>
        </w:trPr>
        <w:tc>
          <w:tcPr>
            <w:tcW w:w="2614" w:type="dxa"/>
            <w:tcBorders>
              <w:top w:val="nil"/>
              <w:left w:val="nil"/>
              <w:bottom w:val="nil"/>
              <w:right w:val="single" w:sz="4" w:space="0" w:color="005190"/>
            </w:tcBorders>
            <w:vAlign w:val="center"/>
          </w:tcPr>
          <w:p w14:paraId="5CA42FF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Is this Company an SME?</w:t>
            </w:r>
          </w:p>
        </w:tc>
        <w:tc>
          <w:tcPr>
            <w:tcW w:w="6804" w:type="dxa"/>
            <w:tcBorders>
              <w:top w:val="single" w:sz="4" w:space="0" w:color="005190"/>
              <w:left w:val="single" w:sz="4" w:space="0" w:color="005190"/>
              <w:bottom w:val="single" w:sz="4" w:space="0" w:color="005190"/>
              <w:right w:val="single" w:sz="4" w:space="0" w:color="005190"/>
            </w:tcBorders>
            <w:vAlign w:val="center"/>
          </w:tcPr>
          <w:p w14:paraId="21D1F985"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65923CA9" w14:textId="77777777" w:rsidTr="00DC2E7C">
        <w:trPr>
          <w:cantSplit/>
          <w:trHeight w:val="361"/>
          <w:tblHeader/>
        </w:trPr>
        <w:tc>
          <w:tcPr>
            <w:tcW w:w="2614" w:type="dxa"/>
            <w:tcBorders>
              <w:top w:val="nil"/>
              <w:left w:val="nil"/>
              <w:bottom w:val="nil"/>
              <w:right w:val="single" w:sz="4" w:space="0" w:color="005190"/>
            </w:tcBorders>
            <w:vAlign w:val="center"/>
          </w:tcPr>
          <w:p w14:paraId="2801D6E5"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Is this Company an </w:t>
            </w:r>
            <w:r>
              <w:rPr>
                <w:b/>
                <w:color w:val="005190"/>
                <w:sz w:val="22"/>
                <w:szCs w:val="22"/>
              </w:rPr>
              <w:t>VCO</w:t>
            </w:r>
            <w:r w:rsidRPr="00071472">
              <w:rPr>
                <w:b/>
                <w:color w:val="005190"/>
                <w:sz w:val="22"/>
                <w:szCs w:val="22"/>
              </w:rPr>
              <w:t>?</w:t>
            </w:r>
          </w:p>
        </w:tc>
        <w:tc>
          <w:tcPr>
            <w:tcW w:w="6804" w:type="dxa"/>
            <w:tcBorders>
              <w:top w:val="single" w:sz="4" w:space="0" w:color="005190"/>
              <w:left w:val="single" w:sz="4" w:space="0" w:color="005190"/>
              <w:bottom w:val="single" w:sz="4" w:space="0" w:color="005190"/>
              <w:right w:val="single" w:sz="4" w:space="0" w:color="005190"/>
            </w:tcBorders>
            <w:vAlign w:val="center"/>
          </w:tcPr>
          <w:p w14:paraId="699DCB6E"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0DD5777B" w14:textId="77777777" w:rsidTr="00DC2E7C">
        <w:trPr>
          <w:cantSplit/>
          <w:trHeight w:val="425"/>
          <w:tblHeader/>
        </w:trPr>
        <w:tc>
          <w:tcPr>
            <w:tcW w:w="2614" w:type="dxa"/>
            <w:tcBorders>
              <w:top w:val="nil"/>
              <w:left w:val="nil"/>
              <w:bottom w:val="nil"/>
              <w:right w:val="single" w:sz="4" w:space="0" w:color="005190"/>
            </w:tcBorders>
            <w:vAlign w:val="center"/>
          </w:tcPr>
          <w:p w14:paraId="362E095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Name of Main Contact:</w:t>
            </w:r>
          </w:p>
        </w:tc>
        <w:tc>
          <w:tcPr>
            <w:tcW w:w="6804" w:type="dxa"/>
            <w:tcBorders>
              <w:top w:val="single" w:sz="4" w:space="0" w:color="005190"/>
              <w:left w:val="single" w:sz="4" w:space="0" w:color="005190"/>
              <w:bottom w:val="single" w:sz="4" w:space="0" w:color="005190"/>
              <w:right w:val="single" w:sz="4" w:space="0" w:color="005190"/>
            </w:tcBorders>
            <w:vAlign w:val="center"/>
          </w:tcPr>
          <w:p w14:paraId="1F2948AA" w14:textId="77777777" w:rsidR="00297742" w:rsidRPr="00071472" w:rsidRDefault="00297742" w:rsidP="00C0178D">
            <w:pPr>
              <w:spacing w:after="0" w:line="240" w:lineRule="auto"/>
              <w:jc w:val="both"/>
              <w:rPr>
                <w:color w:val="auto"/>
                <w:sz w:val="16"/>
              </w:rPr>
            </w:pPr>
          </w:p>
        </w:tc>
      </w:tr>
      <w:tr w:rsidR="00297742" w:rsidRPr="00071472" w14:paraId="7B6A804F" w14:textId="77777777" w:rsidTr="00DC2E7C">
        <w:trPr>
          <w:cantSplit/>
          <w:trHeight w:val="1276"/>
          <w:tblHeader/>
        </w:trPr>
        <w:tc>
          <w:tcPr>
            <w:tcW w:w="2614" w:type="dxa"/>
            <w:tcBorders>
              <w:top w:val="nil"/>
              <w:left w:val="nil"/>
              <w:bottom w:val="nil"/>
              <w:right w:val="single" w:sz="4" w:space="0" w:color="005190"/>
            </w:tcBorders>
          </w:tcPr>
          <w:p w14:paraId="5155555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Address :</w:t>
            </w:r>
          </w:p>
          <w:p w14:paraId="51B8CD04" w14:textId="77777777" w:rsidR="00297742" w:rsidRPr="00071472" w:rsidRDefault="00297742" w:rsidP="00C0178D">
            <w:pPr>
              <w:spacing w:after="0" w:line="240" w:lineRule="auto"/>
              <w:jc w:val="right"/>
              <w:rPr>
                <w:color w:val="005190"/>
                <w:sz w:val="22"/>
                <w:szCs w:val="22"/>
              </w:rPr>
            </w:pPr>
            <w:r w:rsidRPr="00071472">
              <w:rPr>
                <w:color w:val="005190"/>
                <w:sz w:val="22"/>
                <w:szCs w:val="22"/>
              </w:rPr>
              <w:t>(If different from above)</w:t>
            </w:r>
          </w:p>
        </w:tc>
        <w:tc>
          <w:tcPr>
            <w:tcW w:w="6804" w:type="dxa"/>
            <w:tcBorders>
              <w:top w:val="single" w:sz="4" w:space="0" w:color="005190"/>
              <w:left w:val="single" w:sz="4" w:space="0" w:color="005190"/>
              <w:bottom w:val="single" w:sz="4" w:space="0" w:color="005190"/>
              <w:right w:val="single" w:sz="4" w:space="0" w:color="005190"/>
            </w:tcBorders>
          </w:tcPr>
          <w:p w14:paraId="399DF270" w14:textId="77777777" w:rsidR="00297742" w:rsidRPr="00071472" w:rsidRDefault="00297742" w:rsidP="00C0178D">
            <w:pPr>
              <w:spacing w:after="0" w:line="240" w:lineRule="auto"/>
              <w:rPr>
                <w:color w:val="auto"/>
                <w:sz w:val="16"/>
              </w:rPr>
            </w:pPr>
          </w:p>
        </w:tc>
      </w:tr>
      <w:tr w:rsidR="00297742" w:rsidRPr="00071472" w14:paraId="0ABC410F" w14:textId="77777777" w:rsidTr="00DC2E7C">
        <w:trPr>
          <w:cantSplit/>
          <w:trHeight w:val="425"/>
          <w:tblHeader/>
        </w:trPr>
        <w:tc>
          <w:tcPr>
            <w:tcW w:w="2614" w:type="dxa"/>
            <w:tcBorders>
              <w:top w:val="nil"/>
              <w:left w:val="nil"/>
              <w:bottom w:val="nil"/>
              <w:right w:val="single" w:sz="4" w:space="0" w:color="005190"/>
            </w:tcBorders>
            <w:vAlign w:val="center"/>
          </w:tcPr>
          <w:p w14:paraId="3FC95DC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vAlign w:val="center"/>
          </w:tcPr>
          <w:p w14:paraId="2B2021C5" w14:textId="77777777" w:rsidR="00297742" w:rsidRPr="00071472" w:rsidRDefault="00297742" w:rsidP="00C0178D">
            <w:pPr>
              <w:spacing w:after="0" w:line="240" w:lineRule="auto"/>
              <w:jc w:val="both"/>
              <w:rPr>
                <w:color w:val="auto"/>
                <w:sz w:val="16"/>
              </w:rPr>
            </w:pPr>
          </w:p>
        </w:tc>
      </w:tr>
      <w:tr w:rsidR="00297742" w:rsidRPr="00071472" w14:paraId="09F5EFA0" w14:textId="77777777" w:rsidTr="00DC2E7C">
        <w:trPr>
          <w:cantSplit/>
          <w:trHeight w:val="425"/>
          <w:tblHeader/>
        </w:trPr>
        <w:tc>
          <w:tcPr>
            <w:tcW w:w="2614" w:type="dxa"/>
            <w:tcBorders>
              <w:top w:val="nil"/>
              <w:left w:val="nil"/>
              <w:bottom w:val="nil"/>
              <w:right w:val="single" w:sz="4" w:space="0" w:color="005190"/>
            </w:tcBorders>
            <w:vAlign w:val="center"/>
          </w:tcPr>
          <w:p w14:paraId="7318A2A7"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Telephone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1324E871" w14:textId="77777777" w:rsidR="00297742" w:rsidRPr="00071472" w:rsidRDefault="00297742" w:rsidP="00C0178D">
            <w:pPr>
              <w:spacing w:after="0" w:line="240" w:lineRule="auto"/>
              <w:jc w:val="both"/>
              <w:rPr>
                <w:color w:val="auto"/>
                <w:sz w:val="16"/>
              </w:rPr>
            </w:pPr>
          </w:p>
        </w:tc>
      </w:tr>
      <w:tr w:rsidR="00297742" w:rsidRPr="00071472" w14:paraId="28BE9607" w14:textId="77777777" w:rsidTr="00DC2E7C">
        <w:trPr>
          <w:cantSplit/>
          <w:trHeight w:val="32"/>
          <w:tblHeader/>
        </w:trPr>
        <w:tc>
          <w:tcPr>
            <w:tcW w:w="2614" w:type="dxa"/>
            <w:tcBorders>
              <w:top w:val="nil"/>
              <w:left w:val="nil"/>
              <w:bottom w:val="nil"/>
              <w:right w:val="single" w:sz="4" w:space="0" w:color="005190"/>
            </w:tcBorders>
            <w:vAlign w:val="center"/>
          </w:tcPr>
          <w:p w14:paraId="3AF685E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Email:</w:t>
            </w:r>
          </w:p>
        </w:tc>
        <w:tc>
          <w:tcPr>
            <w:tcW w:w="6804" w:type="dxa"/>
            <w:tcBorders>
              <w:top w:val="single" w:sz="4" w:space="0" w:color="005190"/>
              <w:left w:val="single" w:sz="4" w:space="0" w:color="005190"/>
              <w:bottom w:val="single" w:sz="4" w:space="0" w:color="005190"/>
              <w:right w:val="single" w:sz="4" w:space="0" w:color="005190"/>
            </w:tcBorders>
            <w:vAlign w:val="center"/>
          </w:tcPr>
          <w:p w14:paraId="1E7C7C70" w14:textId="77777777" w:rsidR="00297742" w:rsidRPr="00071472" w:rsidRDefault="00297742" w:rsidP="00C0178D">
            <w:pPr>
              <w:spacing w:after="0" w:line="240" w:lineRule="auto"/>
              <w:jc w:val="both"/>
              <w:rPr>
                <w:color w:val="auto"/>
                <w:sz w:val="16"/>
              </w:rPr>
            </w:pPr>
          </w:p>
        </w:tc>
      </w:tr>
    </w:tbl>
    <w:p w14:paraId="328E4D01" w14:textId="77777777" w:rsidR="00297742" w:rsidRDefault="00297742" w:rsidP="00297742"/>
    <w:p w14:paraId="437376AB" w14:textId="77777777" w:rsidR="00F355D9" w:rsidRDefault="00F355D9" w:rsidP="00297742"/>
    <w:p w14:paraId="4996D2E5" w14:textId="3F9C4C7F" w:rsidR="00842676" w:rsidRPr="00842676" w:rsidRDefault="00842676" w:rsidP="00842676">
      <w:pPr>
        <w:spacing w:after="0"/>
        <w:jc w:val="center"/>
        <w:rPr>
          <w:b/>
          <w:sz w:val="56"/>
          <w:szCs w:val="56"/>
          <w:u w:val="single"/>
        </w:rPr>
      </w:pPr>
      <w:bookmarkStart w:id="0" w:name="_GoBack"/>
      <w:bookmarkEnd w:id="0"/>
    </w:p>
    <w:tbl>
      <w:tblPr>
        <w:tblpPr w:leftFromText="180" w:rightFromText="180" w:vertAnchor="text" w:horzAnchor="margin" w:tblpXSpec="center" w:tblpY="-91"/>
        <w:tblOverlap w:val="never"/>
        <w:tblW w:w="0" w:type="auto"/>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Layout w:type="fixed"/>
        <w:tblCellMar>
          <w:top w:w="113" w:type="dxa"/>
          <w:left w:w="170" w:type="dxa"/>
          <w:bottom w:w="113" w:type="dxa"/>
          <w:right w:w="170" w:type="dxa"/>
        </w:tblCellMar>
        <w:tblLook w:val="00A0" w:firstRow="1" w:lastRow="0" w:firstColumn="1" w:lastColumn="0" w:noHBand="0" w:noVBand="0"/>
      </w:tblPr>
      <w:tblGrid>
        <w:gridCol w:w="2122"/>
        <w:gridCol w:w="850"/>
        <w:gridCol w:w="851"/>
        <w:gridCol w:w="2126"/>
        <w:gridCol w:w="2268"/>
        <w:gridCol w:w="785"/>
        <w:gridCol w:w="65"/>
        <w:gridCol w:w="210"/>
        <w:gridCol w:w="919"/>
      </w:tblGrid>
      <w:tr w:rsidR="00842676" w:rsidRPr="00842676" w14:paraId="17047219"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DE959A0" w14:textId="77777777" w:rsidR="009E07F7" w:rsidRPr="00842676" w:rsidRDefault="009E07F7" w:rsidP="00DA7A0C">
            <w:pPr>
              <w:spacing w:after="0"/>
              <w:jc w:val="both"/>
              <w:rPr>
                <w:b/>
                <w:color w:val="auto"/>
                <w:sz w:val="22"/>
                <w:szCs w:val="22"/>
              </w:rPr>
            </w:pPr>
          </w:p>
        </w:tc>
        <w:tc>
          <w:tcPr>
            <w:tcW w:w="8074" w:type="dxa"/>
            <w:gridSpan w:val="8"/>
            <w:shd w:val="clear" w:color="auto" w:fill="EEECE1" w:themeFill="background2"/>
            <w:vAlign w:val="center"/>
          </w:tcPr>
          <w:p w14:paraId="1C201CFA" w14:textId="77777777" w:rsidR="009E07F7" w:rsidRPr="00842676" w:rsidRDefault="009E07F7" w:rsidP="00DA7A0C">
            <w:pPr>
              <w:spacing w:after="0"/>
              <w:jc w:val="both"/>
              <w:rPr>
                <w:b/>
                <w:color w:val="auto"/>
                <w:sz w:val="22"/>
                <w:szCs w:val="22"/>
              </w:rPr>
            </w:pPr>
            <w:r w:rsidRPr="00842676">
              <w:rPr>
                <w:b/>
                <w:color w:val="auto"/>
                <w:sz w:val="22"/>
                <w:szCs w:val="22"/>
              </w:rPr>
              <w:t>FINANCIAL DETAILS:</w:t>
            </w:r>
          </w:p>
        </w:tc>
      </w:tr>
      <w:tr w:rsidR="007D2047" w:rsidRPr="00842676" w14:paraId="2DA4501D" w14:textId="77777777" w:rsidTr="00842676">
        <w:trPr>
          <w:cantSplit/>
          <w:trHeight w:val="19"/>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AB1DFFB" w14:textId="26A61439" w:rsidR="007D2047" w:rsidRPr="00842676" w:rsidRDefault="007D2047" w:rsidP="00842676">
            <w:pPr>
              <w:tabs>
                <w:tab w:val="left" w:pos="1680"/>
                <w:tab w:val="left" w:pos="2040"/>
              </w:tabs>
              <w:spacing w:after="0"/>
              <w:rPr>
                <w:b/>
                <w:color w:val="1F497D" w:themeColor="text2"/>
                <w:sz w:val="22"/>
                <w:szCs w:val="22"/>
              </w:rPr>
            </w:pPr>
            <w:r w:rsidRPr="00842676">
              <w:rPr>
                <w:b/>
                <w:color w:val="1F497D" w:themeColor="text2"/>
                <w:sz w:val="22"/>
                <w:szCs w:val="22"/>
              </w:rPr>
              <w:t>Financial Standing:</w:t>
            </w:r>
          </w:p>
        </w:tc>
        <w:tc>
          <w:tcPr>
            <w:tcW w:w="6095" w:type="dxa"/>
            <w:gridSpan w:val="4"/>
            <w:tcBorders>
              <w:left w:val="single" w:sz="4" w:space="0" w:color="005190"/>
              <w:right w:val="single" w:sz="4" w:space="0" w:color="005190"/>
            </w:tcBorders>
            <w:vAlign w:val="center"/>
          </w:tcPr>
          <w:p w14:paraId="24EA8650"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able to provide a copy of your audited accounts for the last two years, if requested?</w:t>
            </w:r>
          </w:p>
          <w:p w14:paraId="542F74A4" w14:textId="77777777" w:rsidR="007D2047" w:rsidRPr="00842676" w:rsidRDefault="007D2047" w:rsidP="00DA7A0C">
            <w:pPr>
              <w:spacing w:after="0"/>
              <w:rPr>
                <w:rFonts w:eastAsia="Arial"/>
                <w:color w:val="000000"/>
                <w:sz w:val="22"/>
                <w:szCs w:val="22"/>
                <w:lang w:eastAsia="en-US"/>
              </w:rPr>
            </w:pPr>
            <w:r w:rsidRPr="00842676">
              <w:rPr>
                <w:rFonts w:eastAsia="Arial"/>
                <w:color w:val="000000"/>
                <w:sz w:val="22"/>
                <w:szCs w:val="22"/>
                <w:lang w:eastAsia="en-US"/>
              </w:rPr>
              <w:t>If no, can you provide one of the following: answer with Y/N in the relevant box.</w:t>
            </w:r>
          </w:p>
        </w:tc>
        <w:tc>
          <w:tcPr>
            <w:tcW w:w="785" w:type="dxa"/>
            <w:tcBorders>
              <w:left w:val="single" w:sz="4" w:space="0" w:color="005190"/>
              <w:right w:val="single" w:sz="4" w:space="0" w:color="FFFFFF" w:themeColor="background1"/>
            </w:tcBorders>
            <w:vAlign w:val="center"/>
          </w:tcPr>
          <w:p w14:paraId="28933473"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06645407" w14:textId="324FED6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33D697"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5EBAEF9" w14:textId="0BBC301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D180E4D"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13A23138" w14:textId="77777777" w:rsidR="007D2047" w:rsidRPr="00842676" w:rsidRDefault="007D2047" w:rsidP="00DA7A0C">
            <w:pPr>
              <w:pStyle w:val="Normal1"/>
              <w:widowControl w:val="0"/>
              <w:spacing w:line="360" w:lineRule="auto"/>
              <w:rPr>
                <w:rFonts w:ascii="Arial" w:eastAsia="Arial" w:hAnsi="Arial" w:cs="Arial"/>
                <w:sz w:val="22"/>
                <w:szCs w:val="22"/>
              </w:rPr>
            </w:pPr>
          </w:p>
        </w:tc>
        <w:tc>
          <w:tcPr>
            <w:tcW w:w="6095" w:type="dxa"/>
            <w:gridSpan w:val="4"/>
            <w:tcBorders>
              <w:left w:val="single" w:sz="4" w:space="0" w:color="005190"/>
              <w:right w:val="single" w:sz="4" w:space="0" w:color="005190"/>
            </w:tcBorders>
            <w:vAlign w:val="center"/>
          </w:tcPr>
          <w:p w14:paraId="4BDED149" w14:textId="44CA3CF3"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  A statement of the turnover, Profit and Loss Account/Income Statement, Balance Sheet/Statement of Financial Position and Statement of Cash Flow for the most recent year of trading for this organisation.</w:t>
            </w:r>
          </w:p>
        </w:tc>
        <w:tc>
          <w:tcPr>
            <w:tcW w:w="785" w:type="dxa"/>
            <w:tcBorders>
              <w:left w:val="single" w:sz="4" w:space="0" w:color="005190"/>
              <w:right w:val="single" w:sz="4" w:space="0" w:color="FFFFFF" w:themeColor="background1"/>
            </w:tcBorders>
            <w:vAlign w:val="center"/>
          </w:tcPr>
          <w:p w14:paraId="04CC9AA6"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0844289" w14:textId="3855918C" w:rsidR="007D2047" w:rsidRPr="00842676" w:rsidRDefault="007D2047" w:rsidP="00DA7A0C">
            <w:pPr>
              <w:spacing w:after="0"/>
              <w:jc w:val="right"/>
              <w:rPr>
                <w:rFonts w:eastAsia="Arial"/>
                <w:color w:val="000000"/>
                <w:sz w:val="22"/>
                <w:szCs w:val="22"/>
                <w:lang w:eastAsia="en-US"/>
              </w:rPr>
            </w:pPr>
            <w:r w:rsidRPr="00842676">
              <w:rPr>
                <w:rFonts w:eastAsia="Arial"/>
                <w:color w:val="000000"/>
                <w:sz w:val="22"/>
                <w:szCs w:val="22"/>
                <w:lang w:eastAsia="en-US"/>
              </w:rPr>
              <w:t>No</w:t>
            </w:r>
          </w:p>
        </w:tc>
        <w:tc>
          <w:tcPr>
            <w:tcW w:w="1194" w:type="dxa"/>
            <w:gridSpan w:val="3"/>
            <w:tcBorders>
              <w:left w:val="single" w:sz="4" w:space="0" w:color="FFFFFF" w:themeColor="background1"/>
            </w:tcBorders>
            <w:vAlign w:val="center"/>
          </w:tcPr>
          <w:p w14:paraId="45BD6706"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EA07792" w14:textId="0E262FBE" w:rsidR="007D2047" w:rsidRPr="00842676" w:rsidRDefault="007D2047" w:rsidP="00DA7A0C">
            <w:pPr>
              <w:spacing w:after="0"/>
              <w:rPr>
                <w:rFonts w:eastAsia="Arial"/>
                <w:color w:val="000000"/>
                <w:sz w:val="22"/>
                <w:szCs w:val="22"/>
                <w:lang w:eastAsia="en-US"/>
              </w:rPr>
            </w:pPr>
            <w:r w:rsidRPr="00842676">
              <w:rPr>
                <w:rFonts w:ascii="Segoe UI Symbol" w:eastAsia="Arial" w:hAnsi="Segoe UI Symbol" w:cs="Segoe UI Symbol"/>
                <w:color w:val="000000"/>
                <w:sz w:val="22"/>
                <w:szCs w:val="22"/>
                <w:lang w:eastAsia="en-US"/>
              </w:rPr>
              <w:t>☐</w:t>
            </w:r>
          </w:p>
        </w:tc>
      </w:tr>
      <w:tr w:rsidR="00842676" w:rsidRPr="00842676" w14:paraId="71302D60"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EE9A053"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73B86FD5"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(b) A statement of the cash flow forecast for the current year and a bank letter outlining the current cash and credit position.</w:t>
            </w:r>
          </w:p>
        </w:tc>
        <w:tc>
          <w:tcPr>
            <w:tcW w:w="785" w:type="dxa"/>
            <w:tcBorders>
              <w:left w:val="single" w:sz="4" w:space="0" w:color="005190"/>
              <w:right w:val="single" w:sz="4" w:space="0" w:color="FFFFFF" w:themeColor="background1"/>
            </w:tcBorders>
            <w:vAlign w:val="center"/>
          </w:tcPr>
          <w:p w14:paraId="749E13E9"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F033A09" w14:textId="6F6EB77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0581711B"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BD68EC6" w14:textId="51DCCBAF"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69DC056"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6049A7FF"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04BEBFAD"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sz="4" w:space="0" w:color="005190"/>
              <w:right w:val="single" w:sz="4" w:space="0" w:color="FFFFFF" w:themeColor="background1"/>
            </w:tcBorders>
            <w:vAlign w:val="center"/>
          </w:tcPr>
          <w:p w14:paraId="04468812"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7683FA2" w14:textId="20DEBF6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61BA59"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16BFB8A" w14:textId="6C36995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4BDE081B" w14:textId="77777777" w:rsidTr="00842676">
        <w:trPr>
          <w:cantSplit/>
          <w:trHeight w:val="150"/>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0E7BFB7" w14:textId="18B5E2DD" w:rsidR="009E07F7" w:rsidRPr="00842676" w:rsidRDefault="009E07F7" w:rsidP="00DA7A0C">
            <w:pPr>
              <w:spacing w:after="0"/>
              <w:rPr>
                <w:b/>
                <w:color w:val="auto"/>
                <w:sz w:val="22"/>
                <w:szCs w:val="22"/>
              </w:rPr>
            </w:pPr>
          </w:p>
        </w:tc>
        <w:tc>
          <w:tcPr>
            <w:tcW w:w="8074" w:type="dxa"/>
            <w:gridSpan w:val="8"/>
            <w:shd w:val="clear" w:color="auto" w:fill="EEECE1" w:themeFill="background2"/>
          </w:tcPr>
          <w:p w14:paraId="25B27FD0" w14:textId="77777777" w:rsidR="009E07F7" w:rsidRPr="00842676" w:rsidRDefault="009E07F7" w:rsidP="00DA7A0C">
            <w:pPr>
              <w:spacing w:after="0"/>
              <w:jc w:val="both"/>
              <w:rPr>
                <w:b/>
                <w:color w:val="auto"/>
                <w:sz w:val="22"/>
                <w:szCs w:val="22"/>
              </w:rPr>
            </w:pPr>
            <w:r w:rsidRPr="00842676">
              <w:rPr>
                <w:b/>
                <w:color w:val="auto"/>
                <w:sz w:val="22"/>
                <w:szCs w:val="22"/>
              </w:rPr>
              <w:t>INSURANCE LEVELS:</w:t>
            </w:r>
          </w:p>
        </w:tc>
      </w:tr>
      <w:tr w:rsidR="00DC2E7C" w:rsidRPr="00842676" w14:paraId="3727015C" w14:textId="77777777" w:rsidTr="00842676">
        <w:trPr>
          <w:cantSplit/>
          <w:trHeight w:val="20"/>
          <w:tblHeader/>
        </w:trPr>
        <w:tc>
          <w:tcPr>
            <w:tcW w:w="2122" w:type="dxa"/>
            <w:vMerge w:val="restart"/>
            <w:tcBorders>
              <w:top w:val="single" w:sz="4" w:space="0" w:color="FFFFFF" w:themeColor="background1"/>
              <w:left w:val="single" w:sz="4" w:space="0" w:color="FFFFFF" w:themeColor="background1"/>
            </w:tcBorders>
            <w:shd w:val="clear" w:color="auto" w:fill="FFFFFF" w:themeFill="background1"/>
          </w:tcPr>
          <w:p w14:paraId="1FE9E0D5" w14:textId="14CCF6C7" w:rsidR="00DC2E7C" w:rsidRPr="00842676" w:rsidRDefault="00DC2E7C" w:rsidP="00DA7A0C">
            <w:pPr>
              <w:tabs>
                <w:tab w:val="left" w:pos="1680"/>
                <w:tab w:val="left" w:pos="2040"/>
              </w:tabs>
              <w:spacing w:after="0"/>
              <w:rPr>
                <w:rFonts w:eastAsia="Arial"/>
                <w:sz w:val="22"/>
                <w:szCs w:val="22"/>
              </w:rPr>
            </w:pPr>
            <w:r w:rsidRPr="00842676">
              <w:rPr>
                <w:b/>
                <w:color w:val="1F497D" w:themeColor="text2"/>
                <w:sz w:val="22"/>
                <w:szCs w:val="22"/>
              </w:rPr>
              <w:t>Insurance Requirements:</w:t>
            </w:r>
          </w:p>
        </w:tc>
        <w:tc>
          <w:tcPr>
            <w:tcW w:w="8074" w:type="dxa"/>
            <w:gridSpan w:val="8"/>
            <w:tcBorders>
              <w:bottom w:val="single" w:sz="4" w:space="0" w:color="FFFFFF" w:themeColor="background1"/>
            </w:tcBorders>
            <w:shd w:val="clear" w:color="auto" w:fill="FFFFFF" w:themeFill="background1"/>
          </w:tcPr>
          <w:p w14:paraId="6C168631" w14:textId="3108084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Please self-certify whether you already have, or can commit to obtain, prior to the commencement of the contract, the levels of insurance cover that we will require: </w:t>
            </w:r>
          </w:p>
        </w:tc>
      </w:tr>
      <w:tr w:rsidR="00DC2E7C" w:rsidRPr="00842676" w14:paraId="3545F1FB" w14:textId="77777777" w:rsidTr="00842676">
        <w:trPr>
          <w:cantSplit/>
          <w:trHeight w:val="40"/>
          <w:tblHeader/>
        </w:trPr>
        <w:tc>
          <w:tcPr>
            <w:tcW w:w="2122" w:type="dxa"/>
            <w:vMerge/>
            <w:tcBorders>
              <w:left w:val="single" w:sz="4" w:space="0" w:color="FFFFFF" w:themeColor="background1"/>
            </w:tcBorders>
            <w:shd w:val="clear" w:color="auto" w:fill="FFFFFF" w:themeFill="background1"/>
          </w:tcPr>
          <w:p w14:paraId="05530D1F" w14:textId="77777777" w:rsidR="00DC2E7C" w:rsidRPr="00842676" w:rsidRDefault="00DC2E7C" w:rsidP="00DA7A0C">
            <w:pPr>
              <w:tabs>
                <w:tab w:val="left" w:pos="1680"/>
              </w:tabs>
              <w:spacing w:after="0"/>
              <w:rPr>
                <w:b/>
                <w:color w:val="1F497D" w:themeColor="text2"/>
                <w:sz w:val="22"/>
                <w:szCs w:val="22"/>
              </w:rPr>
            </w:pPr>
          </w:p>
        </w:tc>
        <w:tc>
          <w:tcPr>
            <w:tcW w:w="850" w:type="dxa"/>
            <w:tcBorders>
              <w:top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B033258" w14:textId="77777777"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1E79823" w14:textId="44AF4112"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7224" w:type="dxa"/>
            <w:gridSpan w:val="7"/>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vAlign w:val="center"/>
          </w:tcPr>
          <w:p w14:paraId="58196DEA" w14:textId="77777777" w:rsidR="00DC2E7C" w:rsidRPr="00842676" w:rsidRDefault="00DC2E7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E2B115C" w14:textId="629A8246" w:rsidR="00DC2E7C" w:rsidRPr="00842676" w:rsidRDefault="00DC2E7C" w:rsidP="00DA7A0C">
            <w:pPr>
              <w:pStyle w:val="Normal1"/>
              <w:spacing w:line="360" w:lineRule="auto"/>
              <w:jc w:val="both"/>
              <w:rPr>
                <w:rFonts w:ascii="Arial" w:eastAsia="Arial" w:hAnsi="Arial" w:cs="Arial"/>
                <w:sz w:val="22"/>
                <w:szCs w:val="22"/>
              </w:rPr>
            </w:pPr>
            <w:r w:rsidRPr="00842676">
              <w:rPr>
                <w:rFonts w:ascii="Segoe UI Symbol" w:eastAsia="Arial" w:hAnsi="Segoe UI Symbol" w:cs="Segoe UI Symbol"/>
                <w:sz w:val="22"/>
                <w:szCs w:val="22"/>
              </w:rPr>
              <w:t>☐</w:t>
            </w:r>
          </w:p>
        </w:tc>
      </w:tr>
      <w:tr w:rsidR="00DC2E7C" w:rsidRPr="00842676" w14:paraId="029CA028" w14:textId="77777777" w:rsidTr="00842676">
        <w:trPr>
          <w:cantSplit/>
          <w:trHeight w:val="20"/>
          <w:tblHeader/>
        </w:trPr>
        <w:tc>
          <w:tcPr>
            <w:tcW w:w="2122" w:type="dxa"/>
            <w:vMerge/>
            <w:tcBorders>
              <w:left w:val="single" w:sz="4" w:space="0" w:color="FFFFFF" w:themeColor="background1"/>
            </w:tcBorders>
            <w:shd w:val="clear" w:color="auto" w:fill="FFFFFF" w:themeFill="background1"/>
          </w:tcPr>
          <w:p w14:paraId="5760F1D0"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bottom w:val="single" w:sz="4" w:space="0" w:color="FFFFFF" w:themeColor="background1"/>
            </w:tcBorders>
            <w:shd w:val="clear" w:color="auto" w:fill="FFFFFF" w:themeFill="background1"/>
          </w:tcPr>
          <w:p w14:paraId="3D29AB47" w14:textId="16649419" w:rsidR="00DC2E7C" w:rsidRPr="00842676" w:rsidRDefault="00DC2E7C" w:rsidP="00DA7A0C">
            <w:pPr>
              <w:pStyle w:val="Normal1"/>
              <w:spacing w:line="360" w:lineRule="auto"/>
              <w:jc w:val="both"/>
              <w:rPr>
                <w:rFonts w:ascii="Arial" w:eastAsia="Arial" w:hAnsi="Arial" w:cs="Arial"/>
                <w:sz w:val="22"/>
                <w:szCs w:val="22"/>
              </w:rPr>
            </w:pPr>
            <w:r w:rsidRPr="00842676">
              <w:rPr>
                <w:rFonts w:ascii="Arial" w:eastAsia="Arial" w:hAnsi="Arial" w:cs="Arial"/>
                <w:sz w:val="22"/>
                <w:szCs w:val="22"/>
              </w:rPr>
              <w:t>In the interim, please provide details of your current insurance policies held</w:t>
            </w:r>
          </w:p>
        </w:tc>
      </w:tr>
      <w:tr w:rsidR="002E0F49" w:rsidRPr="00842676" w14:paraId="0A23AB4D" w14:textId="77777777" w:rsidTr="00842676">
        <w:trPr>
          <w:cantSplit/>
          <w:trHeight w:val="20"/>
          <w:tblHeader/>
        </w:trPr>
        <w:tc>
          <w:tcPr>
            <w:tcW w:w="2122" w:type="dxa"/>
            <w:vMerge/>
            <w:tcBorders>
              <w:left w:val="single" w:sz="4" w:space="0" w:color="FFFFFF" w:themeColor="background1"/>
              <w:bottom w:val="single" w:sz="4" w:space="0" w:color="FFFFFF" w:themeColor="background1"/>
              <w:right w:val="single" w:sz="4" w:space="0" w:color="005190"/>
            </w:tcBorders>
            <w:shd w:val="clear" w:color="auto" w:fill="FFFFFF" w:themeFill="background1"/>
          </w:tcPr>
          <w:p w14:paraId="4DB8DE72"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6B9FE482" w14:textId="1086411A" w:rsidR="00DC2E7C" w:rsidRPr="00842676" w:rsidRDefault="00DC2E7C" w:rsidP="00DA7A0C">
            <w:pPr>
              <w:pStyle w:val="Normal1"/>
              <w:spacing w:line="360" w:lineRule="auto"/>
              <w:rPr>
                <w:rFonts w:ascii="Arial" w:eastAsia="Arial" w:hAnsi="Arial" w:cs="Arial"/>
                <w:sz w:val="22"/>
                <w:szCs w:val="22"/>
              </w:rPr>
            </w:pP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00E3188" w14:textId="584BCFF9"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Limit of cover</w:t>
            </w: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483A92EF" w14:textId="0A9950EE"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Expiry date</w:t>
            </w:r>
          </w:p>
        </w:tc>
      </w:tr>
      <w:tr w:rsidR="002E0F49" w:rsidRPr="00842676" w14:paraId="31DF6993" w14:textId="77777777" w:rsidTr="00842676">
        <w:trPr>
          <w:cantSplit/>
          <w:trHeight w:val="20"/>
          <w:tblHeader/>
        </w:trPr>
        <w:tc>
          <w:tcPr>
            <w:tcW w:w="2122" w:type="dxa"/>
            <w:vMerge/>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156F5F99"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A078BFA" w14:textId="097C468F"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Employer’s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1E91DB5A"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6CB33404" w14:textId="31E219E1"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1A1E4D4C"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444FD926"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64A5D1F" w14:textId="6F76626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Public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2DE351B1"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04C1CE91" w14:textId="77777777"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45989B2E"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69FA6CCA"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72C72AD" w14:textId="2BA9757D"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Product Liability (or other if applicable)</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0F3822E7"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779FB967" w14:textId="77777777" w:rsidR="00DC2E7C" w:rsidRPr="00842676" w:rsidRDefault="00DC2E7C" w:rsidP="00DA7A0C">
            <w:pPr>
              <w:pStyle w:val="Normal1"/>
              <w:spacing w:line="360" w:lineRule="auto"/>
              <w:jc w:val="center"/>
              <w:rPr>
                <w:rFonts w:ascii="Arial" w:eastAsia="Arial" w:hAnsi="Arial" w:cs="Arial"/>
                <w:sz w:val="22"/>
                <w:szCs w:val="22"/>
              </w:rPr>
            </w:pPr>
          </w:p>
        </w:tc>
      </w:tr>
      <w:tr w:rsidR="00DC2E7C" w:rsidRPr="00842676" w14:paraId="0BEF095D" w14:textId="77777777" w:rsidTr="00842676">
        <w:trPr>
          <w:cantSplit/>
          <w:trHeight w:val="228"/>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tcPr>
          <w:p w14:paraId="0A8609CF"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tcBorders>
            <w:shd w:val="clear" w:color="auto" w:fill="FFFFFF" w:themeFill="background1"/>
            <w:vAlign w:val="center"/>
          </w:tcPr>
          <w:p w14:paraId="67B0FD37" w14:textId="6B6BEC3B"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*It is a legal requirement that all companies hold Employer’s (Compulsory) Liability Insurance of £5 million as a minimum. Please note this requirement is not applicable to Sole Traders</w:t>
            </w:r>
            <w:r w:rsidRPr="00842676">
              <w:rPr>
                <w:rFonts w:ascii="Arial" w:eastAsia="Arial" w:hAnsi="Arial" w:cs="Arial"/>
                <w:b/>
                <w:sz w:val="22"/>
                <w:szCs w:val="22"/>
              </w:rPr>
              <w:t>.</w:t>
            </w:r>
          </w:p>
        </w:tc>
      </w:tr>
      <w:tr w:rsidR="00DE717F" w:rsidRPr="00842676" w14:paraId="1FD6CFE5"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3CCDDCC5" w14:textId="77777777" w:rsidR="00DE717F" w:rsidRPr="00842676" w:rsidRDefault="00DE717F" w:rsidP="00DA7A0C">
            <w:pPr>
              <w:pStyle w:val="Normal1"/>
              <w:spacing w:line="360" w:lineRule="auto"/>
              <w:rPr>
                <w:rFonts w:ascii="Arial" w:eastAsia="Arial" w:hAnsi="Arial" w:cs="Arial"/>
                <w:sz w:val="22"/>
                <w:szCs w:val="22"/>
              </w:rPr>
            </w:pPr>
          </w:p>
        </w:tc>
        <w:tc>
          <w:tcPr>
            <w:tcW w:w="8074" w:type="dxa"/>
            <w:gridSpan w:val="8"/>
            <w:shd w:val="clear" w:color="auto" w:fill="EEECE1" w:themeFill="background2"/>
            <w:vAlign w:val="center"/>
          </w:tcPr>
          <w:p w14:paraId="409B45F0" w14:textId="156F2C16" w:rsidR="00DE717F" w:rsidRPr="00842676" w:rsidRDefault="00DE717F" w:rsidP="00DA7A0C">
            <w:pPr>
              <w:pStyle w:val="Normal1"/>
              <w:spacing w:line="360" w:lineRule="auto"/>
              <w:jc w:val="both"/>
              <w:rPr>
                <w:rFonts w:ascii="Arial" w:eastAsia="Arial" w:hAnsi="Arial" w:cs="Arial"/>
                <w:sz w:val="22"/>
                <w:szCs w:val="22"/>
              </w:rPr>
            </w:pPr>
            <w:r w:rsidRPr="00842676">
              <w:rPr>
                <w:rFonts w:ascii="Arial" w:eastAsia="Arial" w:hAnsi="Arial" w:cs="Arial"/>
                <w:b/>
                <w:sz w:val="22"/>
                <w:szCs w:val="22"/>
              </w:rPr>
              <w:t>MODERN SLAVERY ACT 2015:</w:t>
            </w:r>
          </w:p>
        </w:tc>
      </w:tr>
      <w:tr w:rsidR="007F6AD7" w:rsidRPr="00842676" w14:paraId="23E6CF3B" w14:textId="77777777" w:rsidTr="00842676">
        <w:trPr>
          <w:cantSplit/>
          <w:trHeight w:val="274"/>
          <w:tblHeader/>
        </w:trPr>
        <w:tc>
          <w:tcPr>
            <w:tcW w:w="2122" w:type="dxa"/>
            <w:tcBorders>
              <w:top w:val="single" w:sz="4" w:space="0" w:color="FFFFFF"/>
              <w:left w:val="single" w:sz="4" w:space="0" w:color="FFFFFF"/>
              <w:bottom w:val="single" w:sz="4" w:space="0" w:color="FFFFFF"/>
            </w:tcBorders>
            <w:shd w:val="clear" w:color="auto" w:fill="auto"/>
          </w:tcPr>
          <w:p w14:paraId="63DE1D7C"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Requirements Under </w:t>
            </w:r>
          </w:p>
          <w:p w14:paraId="5B1E1050"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Modern Slavery Act </w:t>
            </w:r>
          </w:p>
          <w:p w14:paraId="58616CC4" w14:textId="30894B85" w:rsidR="007F6AD7" w:rsidRPr="00842676" w:rsidRDefault="007F6AD7" w:rsidP="00293AF2">
            <w:pPr>
              <w:tabs>
                <w:tab w:val="left" w:pos="1680"/>
                <w:tab w:val="left" w:pos="2040"/>
              </w:tabs>
              <w:spacing w:after="0"/>
              <w:rPr>
                <w:rFonts w:eastAsia="Arial"/>
                <w:sz w:val="22"/>
                <w:szCs w:val="22"/>
              </w:rPr>
            </w:pPr>
            <w:r w:rsidRPr="00842676">
              <w:rPr>
                <w:b/>
                <w:color w:val="1F497D" w:themeColor="text2"/>
                <w:sz w:val="22"/>
                <w:szCs w:val="22"/>
              </w:rPr>
              <w:t>2015.</w:t>
            </w:r>
          </w:p>
        </w:tc>
        <w:tc>
          <w:tcPr>
            <w:tcW w:w="6095" w:type="dxa"/>
            <w:gridSpan w:val="4"/>
            <w:shd w:val="clear" w:color="auto" w:fill="auto"/>
            <w:vAlign w:val="center"/>
          </w:tcPr>
          <w:p w14:paraId="4494D0FA"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 relevant commercial organisation as defined by section 54 ("Transparency in supply chains etc.") of the Modern Slavery Act 2015 ("the Act")?</w:t>
            </w:r>
          </w:p>
        </w:tc>
        <w:tc>
          <w:tcPr>
            <w:tcW w:w="785" w:type="dxa"/>
            <w:tcBorders>
              <w:right w:val="single" w:sz="4" w:space="0" w:color="FFFFFF" w:themeColor="background1"/>
            </w:tcBorders>
            <w:shd w:val="clear" w:color="auto" w:fill="auto"/>
            <w:vAlign w:val="center"/>
          </w:tcPr>
          <w:p w14:paraId="5C0361CE"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CC65E2" w14:textId="08CBF6C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3C7DD9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C967A83" w14:textId="758C5F1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2FEB39E" w14:textId="77777777" w:rsidTr="00842676">
        <w:trPr>
          <w:cantSplit/>
          <w:trHeight w:val="97"/>
          <w:tblHeader/>
        </w:trPr>
        <w:tc>
          <w:tcPr>
            <w:tcW w:w="2122" w:type="dxa"/>
            <w:tcBorders>
              <w:top w:val="single" w:sz="4" w:space="0" w:color="FFFFFF"/>
              <w:left w:val="single" w:sz="4" w:space="0" w:color="FFFFFF"/>
              <w:bottom w:val="single" w:sz="4" w:space="0" w:color="FFFFFF"/>
            </w:tcBorders>
            <w:shd w:val="clear" w:color="auto" w:fill="auto"/>
          </w:tcPr>
          <w:p w14:paraId="68A8C387" w14:textId="77777777" w:rsidR="007F6AD7" w:rsidRPr="00842676" w:rsidRDefault="007F6AD7" w:rsidP="00DA7A0C">
            <w:pPr>
              <w:pStyle w:val="Normal1"/>
              <w:rPr>
                <w:rFonts w:ascii="Arial" w:eastAsia="Arial" w:hAnsi="Arial" w:cs="Arial"/>
                <w:sz w:val="22"/>
                <w:szCs w:val="22"/>
              </w:rPr>
            </w:pPr>
          </w:p>
        </w:tc>
        <w:tc>
          <w:tcPr>
            <w:tcW w:w="6095" w:type="dxa"/>
            <w:gridSpan w:val="4"/>
            <w:shd w:val="clear" w:color="auto" w:fill="auto"/>
            <w:vAlign w:val="center"/>
          </w:tcPr>
          <w:p w14:paraId="316EFC2A" w14:textId="0B5CC764"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If you have answered yes to question 7.1 are you compliant with the annual reporting requirements contained within Section 54 of the Act 2015?</w:t>
            </w:r>
          </w:p>
        </w:tc>
        <w:tc>
          <w:tcPr>
            <w:tcW w:w="785" w:type="dxa"/>
            <w:tcBorders>
              <w:right w:val="single" w:sz="4" w:space="0" w:color="FFFFFF" w:themeColor="background1"/>
            </w:tcBorders>
            <w:shd w:val="clear" w:color="auto" w:fill="auto"/>
            <w:vAlign w:val="center"/>
          </w:tcPr>
          <w:p w14:paraId="2527E306"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9CC9201" w14:textId="063D1A8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1303DA1"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D61FB9E" w14:textId="62B942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05E7BB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03D785C" w14:textId="77777777" w:rsidR="007F6AD7" w:rsidRPr="00842676" w:rsidRDefault="007F6AD7" w:rsidP="007F6AD7">
            <w:pPr>
              <w:pStyle w:val="Normal1"/>
              <w:jc w:val="both"/>
              <w:rPr>
                <w:rFonts w:ascii="Arial" w:eastAsia="Arial" w:hAnsi="Arial" w:cs="Arial"/>
                <w:sz w:val="22"/>
                <w:szCs w:val="22"/>
              </w:rPr>
            </w:pPr>
          </w:p>
        </w:tc>
        <w:tc>
          <w:tcPr>
            <w:tcW w:w="8074" w:type="dxa"/>
            <w:gridSpan w:val="8"/>
            <w:shd w:val="clear" w:color="auto" w:fill="EEECE1" w:themeFill="background2"/>
          </w:tcPr>
          <w:p w14:paraId="713F3198" w14:textId="3417FC82" w:rsidR="007F6AD7" w:rsidRPr="00842676" w:rsidRDefault="007F6AD7" w:rsidP="00DA7A0C">
            <w:pPr>
              <w:pStyle w:val="Normal1"/>
              <w:spacing w:line="360" w:lineRule="auto"/>
              <w:jc w:val="both"/>
              <w:rPr>
                <w:rFonts w:ascii="Arial" w:eastAsia="Arial" w:hAnsi="Arial" w:cs="Arial"/>
                <w:b/>
                <w:sz w:val="22"/>
                <w:szCs w:val="22"/>
              </w:rPr>
            </w:pPr>
            <w:r w:rsidRPr="00842676">
              <w:rPr>
                <w:rFonts w:ascii="Arial" w:hAnsi="Arial" w:cs="Arial"/>
                <w:b/>
                <w:color w:val="auto"/>
                <w:sz w:val="22"/>
                <w:szCs w:val="22"/>
              </w:rPr>
              <w:t>CORPORATE RESPONSIBILITY:</w:t>
            </w:r>
          </w:p>
        </w:tc>
      </w:tr>
      <w:tr w:rsidR="007F6AD7" w:rsidRPr="00842676" w14:paraId="7871D0D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0DF8BC0" w14:textId="256413E2"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Approach to Corporate Responsibility.</w:t>
            </w:r>
          </w:p>
        </w:tc>
        <w:tc>
          <w:tcPr>
            <w:tcW w:w="8074" w:type="dxa"/>
            <w:gridSpan w:val="8"/>
            <w:shd w:val="clear" w:color="auto" w:fill="auto"/>
          </w:tcPr>
          <w:p w14:paraId="0F8D531E" w14:textId="77777777" w:rsidR="007F6AD7" w:rsidRPr="00842676" w:rsidRDefault="007F6AD7" w:rsidP="00DA7A0C">
            <w:pPr>
              <w:spacing w:after="0"/>
              <w:rPr>
                <w:sz w:val="22"/>
                <w:szCs w:val="22"/>
              </w:rPr>
            </w:pPr>
            <w:r w:rsidRPr="00842676">
              <w:rPr>
                <w:sz w:val="22"/>
                <w:szCs w:val="22"/>
              </w:rPr>
              <w:t>Please comment on your Organisation’s approach to Corporate Responsibility.</w:t>
            </w:r>
          </w:p>
          <w:p w14:paraId="3BBA6AD5" w14:textId="77777777" w:rsidR="00A03484" w:rsidRPr="00842676" w:rsidRDefault="00A03484" w:rsidP="00DA7A0C">
            <w:pPr>
              <w:spacing w:after="0"/>
              <w:rPr>
                <w:sz w:val="22"/>
                <w:szCs w:val="22"/>
              </w:rPr>
            </w:pPr>
          </w:p>
          <w:p w14:paraId="7B013597" w14:textId="6C7CEB87"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7F6AD7" w:rsidRPr="00842676" w14:paraId="27189905" w14:textId="77777777" w:rsidTr="00842676">
        <w:trPr>
          <w:cantSplit/>
          <w:trHeight w:val="371"/>
          <w:tblHeader/>
        </w:trPr>
        <w:tc>
          <w:tcPr>
            <w:tcW w:w="2122" w:type="dxa"/>
            <w:tcBorders>
              <w:top w:val="single" w:sz="4" w:space="0" w:color="FFFFFF"/>
              <w:left w:val="single" w:sz="4" w:space="0" w:color="FFFFFF"/>
              <w:bottom w:val="single" w:sz="4" w:space="0" w:color="FFFFFF"/>
            </w:tcBorders>
            <w:shd w:val="clear" w:color="auto" w:fill="auto"/>
          </w:tcPr>
          <w:p w14:paraId="416508F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016E671E" w14:textId="2AF9FB3A" w:rsidR="007F6AD7" w:rsidRPr="00842676" w:rsidRDefault="007F6AD7" w:rsidP="00DA7A0C">
            <w:pPr>
              <w:spacing w:after="0"/>
              <w:rPr>
                <w:sz w:val="22"/>
                <w:szCs w:val="22"/>
              </w:rPr>
            </w:pPr>
            <w:r w:rsidRPr="00842676">
              <w:rPr>
                <w:sz w:val="22"/>
                <w:szCs w:val="22"/>
              </w:rPr>
              <w:t>Does your Organisation conduct its business using Ethical Trading/Sourcing/SEDX/ETI policies or equivalents?</w:t>
            </w:r>
          </w:p>
        </w:tc>
        <w:tc>
          <w:tcPr>
            <w:tcW w:w="785" w:type="dxa"/>
            <w:tcBorders>
              <w:right w:val="single" w:sz="4" w:space="0" w:color="FFFFFF" w:themeColor="background1"/>
            </w:tcBorders>
            <w:shd w:val="clear" w:color="auto" w:fill="auto"/>
            <w:vAlign w:val="center"/>
          </w:tcPr>
          <w:p w14:paraId="4B1C5142"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54AE2F3" w14:textId="18662C9E"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2CA627F"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C14DABE" w14:textId="493165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41A4AB46"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D2B889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3A2318B0" w14:textId="62414FD6" w:rsidR="007F6AD7" w:rsidRPr="00842676" w:rsidRDefault="007F6AD7" w:rsidP="00DA7A0C">
            <w:pPr>
              <w:spacing w:after="0"/>
              <w:rPr>
                <w:sz w:val="22"/>
                <w:szCs w:val="22"/>
              </w:rPr>
            </w:pPr>
            <w:r w:rsidRPr="00842676">
              <w:rPr>
                <w:sz w:val="22"/>
                <w:szCs w:val="22"/>
              </w:rPr>
              <w:t>Is your Company a registered Investor in People?</w:t>
            </w:r>
          </w:p>
        </w:tc>
        <w:tc>
          <w:tcPr>
            <w:tcW w:w="785" w:type="dxa"/>
            <w:tcBorders>
              <w:right w:val="single" w:sz="4" w:space="0" w:color="FFFFFF" w:themeColor="background1"/>
            </w:tcBorders>
            <w:shd w:val="clear" w:color="auto" w:fill="auto"/>
            <w:vAlign w:val="center"/>
          </w:tcPr>
          <w:p w14:paraId="1B4F460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A8B0893" w14:textId="4B3E544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5EE8BDE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F76F512" w14:textId="21CB215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383F2D0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CC5F3D1" w14:textId="77777777" w:rsidR="007F6AD7" w:rsidRPr="00842676" w:rsidRDefault="007F6AD7" w:rsidP="007F6AD7">
            <w:pPr>
              <w:pStyle w:val="Normal1"/>
              <w:jc w:val="both"/>
              <w:rPr>
                <w:rFonts w:ascii="Arial" w:hAnsi="Arial" w:cs="Arial"/>
                <w:b/>
                <w:color w:val="auto"/>
                <w:sz w:val="22"/>
                <w:szCs w:val="22"/>
              </w:rPr>
            </w:pPr>
          </w:p>
        </w:tc>
        <w:tc>
          <w:tcPr>
            <w:tcW w:w="8074" w:type="dxa"/>
            <w:gridSpan w:val="8"/>
            <w:shd w:val="clear" w:color="auto" w:fill="EEECE1" w:themeFill="background2"/>
            <w:vAlign w:val="center"/>
          </w:tcPr>
          <w:p w14:paraId="326A6F5E" w14:textId="64F7A82B" w:rsidR="007F6AD7" w:rsidRPr="00842676" w:rsidRDefault="007F6AD7" w:rsidP="00DA7A0C">
            <w:pPr>
              <w:pStyle w:val="Normal1"/>
              <w:spacing w:line="360" w:lineRule="auto"/>
              <w:rPr>
                <w:rFonts w:ascii="Arial" w:hAnsi="Arial" w:cs="Arial"/>
                <w:b/>
                <w:color w:val="auto"/>
                <w:sz w:val="22"/>
                <w:szCs w:val="22"/>
              </w:rPr>
            </w:pPr>
            <w:r w:rsidRPr="00842676">
              <w:rPr>
                <w:rFonts w:ascii="Arial" w:hAnsi="Arial" w:cs="Arial"/>
                <w:b/>
                <w:color w:val="auto"/>
                <w:sz w:val="22"/>
                <w:szCs w:val="22"/>
              </w:rPr>
              <w:t>QUALITY ASSURANCE:</w:t>
            </w:r>
          </w:p>
        </w:tc>
      </w:tr>
      <w:tr w:rsidR="007F6AD7" w:rsidRPr="00842676" w14:paraId="432E7319"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72CC2878" w14:textId="10AF2EBD"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Quality Accreditation.</w:t>
            </w:r>
          </w:p>
        </w:tc>
        <w:tc>
          <w:tcPr>
            <w:tcW w:w="6095" w:type="dxa"/>
            <w:gridSpan w:val="4"/>
            <w:shd w:val="clear" w:color="auto" w:fill="auto"/>
            <w:vAlign w:val="center"/>
          </w:tcPr>
          <w:p w14:paraId="241538AF" w14:textId="3379E640" w:rsidR="007F6AD7" w:rsidRPr="00842676" w:rsidRDefault="007F6AD7" w:rsidP="00DA7A0C">
            <w:pPr>
              <w:spacing w:after="0"/>
              <w:rPr>
                <w:sz w:val="22"/>
                <w:szCs w:val="22"/>
              </w:rPr>
            </w:pPr>
            <w:r w:rsidRPr="00842676">
              <w:rPr>
                <w:sz w:val="22"/>
                <w:szCs w:val="22"/>
              </w:rPr>
              <w:t>Is your Company accredited to ISO 9001? Or an equivalent accreditation?</w:t>
            </w:r>
          </w:p>
        </w:tc>
        <w:tc>
          <w:tcPr>
            <w:tcW w:w="785" w:type="dxa"/>
            <w:tcBorders>
              <w:right w:val="single" w:sz="4" w:space="0" w:color="FFFFFF" w:themeColor="background1"/>
            </w:tcBorders>
            <w:shd w:val="clear" w:color="auto" w:fill="auto"/>
            <w:vAlign w:val="center"/>
          </w:tcPr>
          <w:p w14:paraId="141B202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308B10" w14:textId="6FAE206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061F241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39884B" w14:textId="73B8FB4B" w:rsidR="007F6AD7" w:rsidRPr="00842676" w:rsidRDefault="007F6AD7" w:rsidP="00DA7A0C">
            <w:pPr>
              <w:pStyle w:val="Normal1"/>
              <w:spacing w:line="360" w:lineRule="auto"/>
              <w:rPr>
                <w:rFonts w:ascii="Arial" w:hAnsi="Arial" w:cs="Arial"/>
                <w:color w:val="auto"/>
                <w:sz w:val="22"/>
                <w:szCs w:val="22"/>
                <w:lang w:eastAsia="en-GB"/>
              </w:rPr>
            </w:pPr>
            <w:r w:rsidRPr="00842676">
              <w:rPr>
                <w:rFonts w:ascii="Segoe UI Symbol" w:eastAsia="Arial" w:hAnsi="Segoe UI Symbol" w:cs="Segoe UI Symbol"/>
                <w:sz w:val="22"/>
                <w:szCs w:val="22"/>
              </w:rPr>
              <w:t>☐</w:t>
            </w:r>
          </w:p>
        </w:tc>
      </w:tr>
      <w:tr w:rsidR="007F6AD7" w:rsidRPr="00842676" w14:paraId="267BC987"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4EE65B9" w14:textId="77777777" w:rsidR="007F6AD7" w:rsidRPr="00842676" w:rsidRDefault="007F6AD7" w:rsidP="007F6AD7">
            <w:pPr>
              <w:spacing w:after="0" w:line="240" w:lineRule="auto"/>
              <w:rPr>
                <w:b/>
                <w:color w:val="1F497D" w:themeColor="text2"/>
                <w:sz w:val="22"/>
                <w:szCs w:val="22"/>
              </w:rPr>
            </w:pPr>
          </w:p>
        </w:tc>
        <w:tc>
          <w:tcPr>
            <w:tcW w:w="6095" w:type="dxa"/>
            <w:gridSpan w:val="4"/>
            <w:shd w:val="clear" w:color="auto" w:fill="auto"/>
            <w:vAlign w:val="center"/>
          </w:tcPr>
          <w:p w14:paraId="68C13AFA" w14:textId="3AEFB41F" w:rsidR="007F6AD7" w:rsidRPr="00842676" w:rsidRDefault="007F6AD7" w:rsidP="00DA7A0C">
            <w:pPr>
              <w:spacing w:after="0"/>
              <w:rPr>
                <w:sz w:val="22"/>
                <w:szCs w:val="22"/>
              </w:rPr>
            </w:pPr>
            <w:r w:rsidRPr="00842676">
              <w:rPr>
                <w:sz w:val="22"/>
                <w:szCs w:val="22"/>
              </w:rPr>
              <w:t>If not – does your Company have a written Quality Policy?</w:t>
            </w:r>
          </w:p>
        </w:tc>
        <w:tc>
          <w:tcPr>
            <w:tcW w:w="785" w:type="dxa"/>
            <w:tcBorders>
              <w:right w:val="single" w:sz="4" w:space="0" w:color="FFFFFF" w:themeColor="background1"/>
            </w:tcBorders>
            <w:shd w:val="clear" w:color="auto" w:fill="auto"/>
            <w:vAlign w:val="center"/>
          </w:tcPr>
          <w:p w14:paraId="40E3723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64D3B13" w14:textId="70A13145"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2EC11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80081AE" w14:textId="657ADC5E" w:rsidR="007F6AD7" w:rsidRPr="00842676" w:rsidRDefault="007F6AD7"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6FAA2417"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29323DB"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AB24752" w14:textId="54CE5CCE" w:rsidR="007F6AD7" w:rsidRPr="00842676" w:rsidRDefault="007F6AD7" w:rsidP="00DA7A0C">
            <w:pPr>
              <w:spacing w:after="0"/>
              <w:rPr>
                <w:sz w:val="22"/>
                <w:szCs w:val="22"/>
              </w:rPr>
            </w:pPr>
            <w:r w:rsidRPr="00842676">
              <w:rPr>
                <w:sz w:val="22"/>
                <w:szCs w:val="22"/>
              </w:rPr>
              <w:t>Can you outline your Quality policy with respect to: Aims, Objectives, Organisation, and Improvement?</w:t>
            </w:r>
          </w:p>
          <w:p w14:paraId="3ADBD7FA" w14:textId="77777777" w:rsidR="007F6AD7" w:rsidRPr="00842676" w:rsidRDefault="007F6AD7" w:rsidP="00DA7A0C">
            <w:pPr>
              <w:spacing w:after="0"/>
              <w:rPr>
                <w:sz w:val="22"/>
                <w:szCs w:val="22"/>
              </w:rPr>
            </w:pPr>
          </w:p>
          <w:p w14:paraId="0E8DC423" w14:textId="7E3FB282" w:rsidR="00842676" w:rsidRPr="00842676" w:rsidRDefault="00842676" w:rsidP="00DA7A0C">
            <w:pPr>
              <w:spacing w:after="0"/>
              <w:rPr>
                <w:sz w:val="22"/>
                <w:szCs w:val="22"/>
              </w:rPr>
            </w:pPr>
          </w:p>
        </w:tc>
      </w:tr>
      <w:tr w:rsidR="007F6AD7" w:rsidRPr="00842676" w14:paraId="11E4CF4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7E4E1C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466E497" w14:textId="77777777" w:rsidR="007F6AD7" w:rsidRPr="00842676" w:rsidRDefault="007F6AD7" w:rsidP="00DA7A0C">
            <w:pPr>
              <w:spacing w:after="0"/>
              <w:rPr>
                <w:sz w:val="22"/>
                <w:szCs w:val="22"/>
              </w:rPr>
            </w:pPr>
            <w:r w:rsidRPr="00842676">
              <w:rPr>
                <w:sz w:val="22"/>
                <w:szCs w:val="22"/>
              </w:rPr>
              <w:t>What have you implemented to promote a positive / proactive quality awareness?</w:t>
            </w:r>
          </w:p>
          <w:p w14:paraId="500715CA" w14:textId="77777777" w:rsidR="007F6AD7" w:rsidRPr="00842676" w:rsidRDefault="007F6AD7" w:rsidP="00DA7A0C">
            <w:pPr>
              <w:spacing w:after="0"/>
              <w:rPr>
                <w:sz w:val="22"/>
                <w:szCs w:val="22"/>
              </w:rPr>
            </w:pPr>
          </w:p>
          <w:p w14:paraId="02B5C21F" w14:textId="6CB010F9" w:rsidR="00842676" w:rsidRPr="00842676" w:rsidRDefault="00842676" w:rsidP="00DA7A0C">
            <w:pPr>
              <w:spacing w:after="0"/>
              <w:rPr>
                <w:sz w:val="22"/>
                <w:szCs w:val="22"/>
              </w:rPr>
            </w:pPr>
          </w:p>
        </w:tc>
      </w:tr>
      <w:tr w:rsidR="007F6AD7" w:rsidRPr="00842676" w14:paraId="2492E27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DCC104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75EB193" w14:textId="77777777" w:rsidR="007F6AD7" w:rsidRPr="00842676" w:rsidRDefault="007F6AD7" w:rsidP="00DA7A0C">
            <w:pPr>
              <w:spacing w:after="0"/>
              <w:rPr>
                <w:sz w:val="22"/>
                <w:szCs w:val="22"/>
              </w:rPr>
            </w:pPr>
            <w:r w:rsidRPr="00842676">
              <w:rPr>
                <w:sz w:val="22"/>
                <w:szCs w:val="22"/>
              </w:rPr>
              <w:t>Is your Company accredited to any other Quality (or even Technical) standards not listed above?</w:t>
            </w:r>
          </w:p>
          <w:p w14:paraId="369A143C" w14:textId="77777777" w:rsidR="007F6AD7" w:rsidRPr="00842676" w:rsidRDefault="007F6AD7" w:rsidP="00DA7A0C">
            <w:pPr>
              <w:spacing w:after="0"/>
              <w:rPr>
                <w:sz w:val="22"/>
                <w:szCs w:val="22"/>
              </w:rPr>
            </w:pPr>
          </w:p>
          <w:p w14:paraId="4898AF88" w14:textId="39880D7A" w:rsidR="00842676" w:rsidRPr="00842676" w:rsidRDefault="00842676" w:rsidP="00DA7A0C">
            <w:pPr>
              <w:spacing w:after="0"/>
              <w:rPr>
                <w:sz w:val="22"/>
                <w:szCs w:val="22"/>
              </w:rPr>
            </w:pPr>
          </w:p>
        </w:tc>
      </w:tr>
      <w:tr w:rsidR="007F6AD7" w:rsidRPr="00842676" w14:paraId="3C1AA41E"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1AFE96A" w14:textId="77777777" w:rsidR="007F6AD7" w:rsidRPr="00842676" w:rsidRDefault="007F6AD7" w:rsidP="00A03484">
            <w:pPr>
              <w:pStyle w:val="Normal1"/>
              <w:jc w:val="both"/>
              <w:rPr>
                <w:rFonts w:ascii="Arial" w:hAnsi="Arial" w:cs="Arial"/>
                <w:b/>
                <w:color w:val="auto"/>
                <w:sz w:val="22"/>
                <w:szCs w:val="22"/>
              </w:rPr>
            </w:pPr>
          </w:p>
        </w:tc>
        <w:tc>
          <w:tcPr>
            <w:tcW w:w="8074" w:type="dxa"/>
            <w:gridSpan w:val="8"/>
            <w:shd w:val="clear" w:color="auto" w:fill="EEECE1" w:themeFill="background2"/>
          </w:tcPr>
          <w:p w14:paraId="549A3CC8" w14:textId="16BF67CD" w:rsidR="007F6AD7" w:rsidRPr="00842676" w:rsidRDefault="007F6AD7" w:rsidP="00DA7A0C">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GDPR/DATA PROTECTION</w:t>
            </w:r>
          </w:p>
        </w:tc>
      </w:tr>
      <w:tr w:rsidR="00A03484" w:rsidRPr="00842676" w14:paraId="1AFF07B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B854402" w14:textId="77777777" w:rsidR="00A03484" w:rsidRPr="00842676" w:rsidRDefault="00A03484" w:rsidP="00A03484">
            <w:pPr>
              <w:tabs>
                <w:tab w:val="center" w:pos="1876"/>
              </w:tabs>
              <w:rPr>
                <w:b/>
                <w:color w:val="1F497D" w:themeColor="text2"/>
                <w:sz w:val="22"/>
                <w:szCs w:val="22"/>
              </w:rPr>
            </w:pPr>
            <w:r w:rsidRPr="00842676">
              <w:rPr>
                <w:b/>
                <w:color w:val="1F497D" w:themeColor="text2"/>
                <w:sz w:val="22"/>
                <w:szCs w:val="22"/>
              </w:rPr>
              <w:t>GDPR Compliance.</w:t>
            </w:r>
            <w:r w:rsidRPr="00842676">
              <w:rPr>
                <w:b/>
                <w:color w:val="1F497D" w:themeColor="text2"/>
                <w:sz w:val="22"/>
                <w:szCs w:val="22"/>
              </w:rPr>
              <w:tab/>
            </w:r>
          </w:p>
          <w:p w14:paraId="6516ED1C"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65F1BC51" w14:textId="0A2E423D" w:rsidR="00A03484" w:rsidRPr="00842676" w:rsidRDefault="00A03484" w:rsidP="00DA7A0C">
            <w:pPr>
              <w:spacing w:after="0"/>
              <w:rPr>
                <w:sz w:val="22"/>
                <w:szCs w:val="22"/>
              </w:rPr>
            </w:pPr>
            <w:r w:rsidRPr="00842676">
              <w:rPr>
                <w:sz w:val="22"/>
                <w:szCs w:val="22"/>
              </w:rPr>
              <w:t>Is your organisation registered with the Information Commissioners Office?</w:t>
            </w:r>
          </w:p>
        </w:tc>
        <w:tc>
          <w:tcPr>
            <w:tcW w:w="785" w:type="dxa"/>
            <w:tcBorders>
              <w:right w:val="single" w:sz="4" w:space="0" w:color="FFFFFF" w:themeColor="background1"/>
            </w:tcBorders>
            <w:shd w:val="clear" w:color="auto" w:fill="auto"/>
            <w:vAlign w:val="center"/>
          </w:tcPr>
          <w:p w14:paraId="30C1232C"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7A8228" w14:textId="7C6F0A2D"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AE64D38"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B933FB0" w14:textId="002D3457"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A03484" w:rsidRPr="00842676" w14:paraId="18E53A83"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44D8144E"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vAlign w:val="center"/>
          </w:tcPr>
          <w:p w14:paraId="5850AB89" w14:textId="44B296EB" w:rsidR="00A03484" w:rsidRPr="00842676" w:rsidRDefault="002E0F49" w:rsidP="00DA7A0C">
            <w:pPr>
              <w:spacing w:after="0"/>
              <w:rPr>
                <w:sz w:val="22"/>
                <w:szCs w:val="22"/>
              </w:rPr>
            </w:pPr>
            <w:r w:rsidRPr="00842676">
              <w:rPr>
                <w:sz w:val="22"/>
                <w:szCs w:val="22"/>
              </w:rPr>
              <w:t>If YES</w:t>
            </w:r>
            <w:r w:rsidR="00A03484" w:rsidRPr="00842676">
              <w:rPr>
                <w:sz w:val="22"/>
                <w:szCs w:val="22"/>
              </w:rPr>
              <w:t>, please confirm your Notification number in the box opposite.</w:t>
            </w:r>
          </w:p>
        </w:tc>
        <w:tc>
          <w:tcPr>
            <w:tcW w:w="1979" w:type="dxa"/>
            <w:gridSpan w:val="4"/>
            <w:shd w:val="clear" w:color="auto" w:fill="auto"/>
            <w:vAlign w:val="center"/>
          </w:tcPr>
          <w:p w14:paraId="308FD4D8" w14:textId="50D41D9F"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A03484" w:rsidRPr="00842676" w14:paraId="04FA886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3BA9C48" w14:textId="77777777" w:rsidR="00A03484" w:rsidRPr="00842676" w:rsidRDefault="00A03484" w:rsidP="007F6AD7">
            <w:pPr>
              <w:spacing w:after="0" w:line="240" w:lineRule="auto"/>
              <w:rPr>
                <w:b/>
                <w:color w:val="1F497D" w:themeColor="text2"/>
                <w:sz w:val="22"/>
                <w:szCs w:val="22"/>
              </w:rPr>
            </w:pPr>
          </w:p>
        </w:tc>
        <w:tc>
          <w:tcPr>
            <w:tcW w:w="8074" w:type="dxa"/>
            <w:gridSpan w:val="8"/>
            <w:shd w:val="clear" w:color="auto" w:fill="auto"/>
            <w:vAlign w:val="center"/>
          </w:tcPr>
          <w:p w14:paraId="3495F637" w14:textId="77777777" w:rsidR="00A03484" w:rsidRPr="00842676" w:rsidRDefault="00A03484" w:rsidP="00DA7A0C">
            <w:pPr>
              <w:spacing w:after="0"/>
              <w:rPr>
                <w:sz w:val="22"/>
                <w:szCs w:val="22"/>
              </w:rPr>
            </w:pPr>
            <w:r w:rsidRPr="00842676">
              <w:rPr>
                <w:sz w:val="22"/>
                <w:szCs w:val="22"/>
              </w:rPr>
              <w:t>If you are not registered, please explain why below</w:t>
            </w:r>
          </w:p>
          <w:p w14:paraId="1A968DC1" w14:textId="77777777" w:rsidR="00A03484" w:rsidRPr="00842676" w:rsidRDefault="00A03484" w:rsidP="00DA7A0C">
            <w:pPr>
              <w:spacing w:after="0"/>
              <w:rPr>
                <w:sz w:val="22"/>
                <w:szCs w:val="22"/>
              </w:rPr>
            </w:pPr>
          </w:p>
          <w:p w14:paraId="290A2357" w14:textId="1CC8D43F" w:rsidR="00DA7A0C" w:rsidRPr="00842676" w:rsidRDefault="00DA7A0C" w:rsidP="00DA7A0C">
            <w:pPr>
              <w:spacing w:after="0"/>
              <w:rPr>
                <w:sz w:val="22"/>
                <w:szCs w:val="22"/>
              </w:rPr>
            </w:pPr>
          </w:p>
        </w:tc>
      </w:tr>
      <w:tr w:rsidR="00A03484" w:rsidRPr="00842676" w14:paraId="40D9CEF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A4F1842"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1ADE77B1" w14:textId="079E647D" w:rsidR="00A03484" w:rsidRPr="00842676" w:rsidRDefault="00A03484" w:rsidP="00DA7A0C">
            <w:pPr>
              <w:spacing w:after="0"/>
              <w:rPr>
                <w:sz w:val="22"/>
                <w:szCs w:val="22"/>
              </w:rPr>
            </w:pPr>
            <w:r w:rsidRPr="00842676">
              <w:rPr>
                <w:sz w:val="22"/>
                <w:szCs w:val="22"/>
              </w:rPr>
              <w:t>Please confirm whether your staff have received training in relation to the General Data Protection Regulation and the appropriate use and handling of data.</w:t>
            </w:r>
          </w:p>
        </w:tc>
        <w:tc>
          <w:tcPr>
            <w:tcW w:w="785" w:type="dxa"/>
            <w:tcBorders>
              <w:right w:val="single" w:sz="4" w:space="0" w:color="FFFFFF" w:themeColor="background1"/>
            </w:tcBorders>
            <w:shd w:val="clear" w:color="auto" w:fill="auto"/>
            <w:vAlign w:val="center"/>
          </w:tcPr>
          <w:p w14:paraId="75ACD3DE"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2BECFEBE" w14:textId="0248EB08"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3D5203D"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7624ABB" w14:textId="5242CBA1"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DA7A0C" w:rsidRPr="00842676" w14:paraId="7C79D83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EE583D6" w14:textId="77777777" w:rsidR="00DA7A0C" w:rsidRPr="00842676" w:rsidRDefault="00DA7A0C" w:rsidP="007F6AD7">
            <w:pPr>
              <w:spacing w:after="0" w:line="240" w:lineRule="auto"/>
              <w:rPr>
                <w:b/>
                <w:color w:val="1F497D" w:themeColor="text2"/>
                <w:sz w:val="22"/>
                <w:szCs w:val="22"/>
              </w:rPr>
            </w:pPr>
          </w:p>
        </w:tc>
        <w:tc>
          <w:tcPr>
            <w:tcW w:w="8074" w:type="dxa"/>
            <w:gridSpan w:val="8"/>
            <w:shd w:val="clear" w:color="auto" w:fill="auto"/>
          </w:tcPr>
          <w:p w14:paraId="097D19CF" w14:textId="135F28F2" w:rsidR="00DA7A0C" w:rsidRPr="00842676" w:rsidRDefault="002E0F49" w:rsidP="00DA7A0C">
            <w:pPr>
              <w:spacing w:after="0"/>
              <w:rPr>
                <w:sz w:val="22"/>
                <w:szCs w:val="22"/>
              </w:rPr>
            </w:pPr>
            <w:r w:rsidRPr="00842676">
              <w:rPr>
                <w:sz w:val="22"/>
                <w:szCs w:val="22"/>
              </w:rPr>
              <w:t>If YES</w:t>
            </w:r>
            <w:r w:rsidR="00DA7A0C" w:rsidRPr="00842676">
              <w:rPr>
                <w:sz w:val="22"/>
                <w:szCs w:val="22"/>
              </w:rPr>
              <w:t>, please provide details</w:t>
            </w:r>
          </w:p>
          <w:p w14:paraId="47086339" w14:textId="77777777" w:rsidR="00DA7A0C" w:rsidRPr="00842676" w:rsidRDefault="00DA7A0C" w:rsidP="00DA7A0C">
            <w:pPr>
              <w:pStyle w:val="Normal1"/>
              <w:spacing w:line="360" w:lineRule="auto"/>
              <w:rPr>
                <w:rFonts w:ascii="Arial" w:hAnsi="Arial" w:cs="Arial"/>
                <w:sz w:val="22"/>
                <w:szCs w:val="22"/>
              </w:rPr>
            </w:pPr>
          </w:p>
          <w:p w14:paraId="45FFAC17" w14:textId="0AD2C119" w:rsidR="00DA7A0C" w:rsidRPr="00842676" w:rsidRDefault="00DA7A0C" w:rsidP="00DA7A0C">
            <w:pPr>
              <w:pStyle w:val="Normal1"/>
              <w:spacing w:line="360" w:lineRule="auto"/>
              <w:rPr>
                <w:rFonts w:ascii="Arial" w:hAnsi="Arial" w:cs="Arial"/>
                <w:sz w:val="22"/>
                <w:szCs w:val="22"/>
              </w:rPr>
            </w:pPr>
          </w:p>
        </w:tc>
      </w:tr>
      <w:tr w:rsidR="007F6AD7" w:rsidRPr="00842676" w14:paraId="5296FCC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03F63FF9"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648A1ED" w14:textId="77777777" w:rsidR="007F6AD7" w:rsidRPr="00842676" w:rsidRDefault="007F6AD7" w:rsidP="00DA7A0C">
            <w:pPr>
              <w:spacing w:after="0"/>
              <w:rPr>
                <w:sz w:val="22"/>
                <w:szCs w:val="22"/>
              </w:rPr>
            </w:pPr>
            <w:r w:rsidRPr="00842676">
              <w:rPr>
                <w:sz w:val="22"/>
                <w:szCs w:val="22"/>
              </w:rPr>
              <w:t>If you are not registered, please explain why below.</w:t>
            </w:r>
          </w:p>
          <w:p w14:paraId="7A414FAA" w14:textId="77777777" w:rsidR="00842676" w:rsidRPr="00842676" w:rsidRDefault="00842676" w:rsidP="00DA7A0C">
            <w:pPr>
              <w:spacing w:after="0"/>
              <w:rPr>
                <w:sz w:val="22"/>
                <w:szCs w:val="22"/>
              </w:rPr>
            </w:pPr>
          </w:p>
          <w:p w14:paraId="1900E67D" w14:textId="77777777" w:rsidR="00842676" w:rsidRPr="00842676" w:rsidRDefault="00842676" w:rsidP="00DA7A0C">
            <w:pPr>
              <w:spacing w:after="0"/>
              <w:rPr>
                <w:sz w:val="22"/>
                <w:szCs w:val="22"/>
              </w:rPr>
            </w:pPr>
          </w:p>
        </w:tc>
      </w:tr>
      <w:tr w:rsidR="007F6AD7" w:rsidRPr="00842676" w14:paraId="65D75858"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6CA327FE" w14:textId="77777777" w:rsidR="007F6AD7" w:rsidRPr="00842676" w:rsidRDefault="007F6AD7" w:rsidP="002E0F49">
            <w:pPr>
              <w:pStyle w:val="Normal1"/>
              <w:spacing w:line="360" w:lineRule="auto"/>
              <w:jc w:val="both"/>
              <w:rPr>
                <w:rFonts w:ascii="Arial" w:hAnsi="Arial" w:cs="Arial"/>
                <w:b/>
                <w:color w:val="auto"/>
                <w:sz w:val="22"/>
                <w:szCs w:val="22"/>
              </w:rPr>
            </w:pPr>
          </w:p>
        </w:tc>
        <w:tc>
          <w:tcPr>
            <w:tcW w:w="8074" w:type="dxa"/>
            <w:gridSpan w:val="8"/>
            <w:shd w:val="clear" w:color="auto" w:fill="EEECE1" w:themeFill="background2"/>
          </w:tcPr>
          <w:p w14:paraId="4A422020" w14:textId="4003B636" w:rsidR="007F6AD7" w:rsidRPr="00842676" w:rsidRDefault="007F6AD7" w:rsidP="002E0F49">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HEALTH &amp; SAFETY</w:t>
            </w:r>
          </w:p>
        </w:tc>
      </w:tr>
      <w:tr w:rsidR="00DA7A0C" w:rsidRPr="00842676" w14:paraId="15DA820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8F0CB63" w14:textId="77777777" w:rsidR="00DA7A0C" w:rsidRPr="00842676" w:rsidRDefault="00DA7A0C" w:rsidP="00DA7A0C">
            <w:pPr>
              <w:tabs>
                <w:tab w:val="left" w:pos="1545"/>
              </w:tabs>
              <w:rPr>
                <w:b/>
                <w:color w:val="1F497D" w:themeColor="text2"/>
                <w:sz w:val="22"/>
                <w:szCs w:val="22"/>
              </w:rPr>
            </w:pPr>
            <w:r w:rsidRPr="00842676">
              <w:rPr>
                <w:b/>
                <w:color w:val="1F497D" w:themeColor="text2"/>
                <w:sz w:val="22"/>
                <w:szCs w:val="22"/>
              </w:rPr>
              <w:t xml:space="preserve">Health &amp; Safety.  </w:t>
            </w:r>
            <w:r w:rsidRPr="00842676">
              <w:rPr>
                <w:b/>
                <w:color w:val="1F497D" w:themeColor="text2"/>
                <w:sz w:val="22"/>
                <w:szCs w:val="22"/>
              </w:rPr>
              <w:tab/>
            </w:r>
          </w:p>
          <w:p w14:paraId="11651751"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6682EB4A"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Please self-certify that your organisation has a Health and Safety Policy that complies with current legislative requirements</w:t>
            </w:r>
          </w:p>
          <w:p w14:paraId="644BC7EC" w14:textId="07CC426C" w:rsidR="00DA7A0C" w:rsidRPr="00842676" w:rsidRDefault="00DA7A0C" w:rsidP="00DA7A0C">
            <w:pPr>
              <w:pStyle w:val="Normal1"/>
              <w:spacing w:line="360" w:lineRule="auto"/>
              <w:rPr>
                <w:rFonts w:ascii="Arial" w:hAnsi="Arial" w:cs="Arial"/>
                <w:color w:val="262626" w:themeColor="text1" w:themeTint="D9"/>
                <w:sz w:val="22"/>
                <w:szCs w:val="22"/>
              </w:rPr>
            </w:pPr>
            <w:r w:rsidRPr="00842676">
              <w:rPr>
                <w:rFonts w:ascii="Arial" w:eastAsia="Arial" w:hAnsi="Arial" w:cs="Arial"/>
                <w:sz w:val="22"/>
                <w:szCs w:val="22"/>
              </w:rPr>
              <w:t>If exempt, please lease provide details in a separate Appendix in no more than 100 words question.</w:t>
            </w:r>
          </w:p>
        </w:tc>
        <w:tc>
          <w:tcPr>
            <w:tcW w:w="850" w:type="dxa"/>
            <w:gridSpan w:val="2"/>
            <w:tcBorders>
              <w:right w:val="single" w:sz="4" w:space="0" w:color="FFFFFF" w:themeColor="background1"/>
            </w:tcBorders>
            <w:shd w:val="clear" w:color="auto" w:fill="auto"/>
            <w:vAlign w:val="center"/>
          </w:tcPr>
          <w:p w14:paraId="70F6B42D"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F650188" w14:textId="436B1271"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29" w:type="dxa"/>
            <w:gridSpan w:val="2"/>
            <w:tcBorders>
              <w:left w:val="single" w:sz="4" w:space="0" w:color="FFFFFF" w:themeColor="background1"/>
            </w:tcBorders>
            <w:shd w:val="clear" w:color="auto" w:fill="auto"/>
            <w:vAlign w:val="center"/>
          </w:tcPr>
          <w:p w14:paraId="7DAF48B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E3C2EC1" w14:textId="4884D817"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1989A7F1"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ABAE6D5"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vAlign w:val="center"/>
          </w:tcPr>
          <w:p w14:paraId="2438B9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Note: The following applies to organisations that are bidding for work to be undertaken in the UK. The bidding organisation must:</w:t>
            </w:r>
          </w:p>
          <w:p w14:paraId="2F43C666" w14:textId="77777777" w:rsidR="007F6AD7" w:rsidRPr="00842676" w:rsidRDefault="007F6AD7" w:rsidP="00DA7A0C">
            <w:pPr>
              <w:pStyle w:val="Normal1"/>
              <w:spacing w:line="360" w:lineRule="auto"/>
              <w:rPr>
                <w:rFonts w:ascii="Arial" w:eastAsia="Arial" w:hAnsi="Arial" w:cs="Arial"/>
                <w:sz w:val="22"/>
                <w:szCs w:val="22"/>
              </w:rPr>
            </w:pPr>
          </w:p>
          <w:p w14:paraId="561F0654"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Ensure that its entire workforce and subcontractors will comply with all relevant health and safety legislation as well as any requirements or instructions from the Authority.</w:t>
            </w:r>
          </w:p>
          <w:p w14:paraId="7F42A51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appointed a competent person with overall responsibility for health and safety that is duly authorised in the organisation.</w:t>
            </w:r>
          </w:p>
          <w:p w14:paraId="3AC48F17"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identification of training needs and delivery of training to its workforce appropriate to the work for which it is bidding.</w:t>
            </w:r>
          </w:p>
          <w:p w14:paraId="21B24B7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development of risk assessments and method statements relevant to the nature of the work for which it is bidding that will identify, manage and mitigate associated risks and hazards.</w:t>
            </w:r>
          </w:p>
          <w:p w14:paraId="50069DA0" w14:textId="77777777" w:rsidR="007F6AD7" w:rsidRPr="00842676" w:rsidRDefault="007F6AD7" w:rsidP="00DA7A0C">
            <w:pPr>
              <w:pStyle w:val="Normal1"/>
              <w:spacing w:line="360" w:lineRule="auto"/>
              <w:rPr>
                <w:rFonts w:ascii="Arial" w:eastAsia="Arial" w:hAnsi="Arial" w:cs="Arial"/>
                <w:sz w:val="22"/>
                <w:szCs w:val="22"/>
              </w:rPr>
            </w:pPr>
          </w:p>
          <w:p w14:paraId="6F368498" w14:textId="28D9EB34"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w:t>
            </w:r>
            <w:r w:rsidRPr="00842676">
              <w:rPr>
                <w:rFonts w:ascii="Arial" w:eastAsia="Arial" w:hAnsi="Arial" w:cs="Arial"/>
                <w:sz w:val="22"/>
                <w:szCs w:val="22"/>
              </w:rPr>
              <w:tab/>
              <w:t xml:space="preserve"> (If it is an organisation with five or more employees) have in place a written health and safety policy as required by Section 2(3) of the Health and Safety at Work etc. Act 1974 and issue any codes of safe working practices to your workforce.  This policy must provide details of the competent person or persons that have been appointed on behalf of the organisation to undertake the measures needed to comply with the requirements and prohibitions of the Management of Health and Safety at Work Regulations 1999.</w:t>
            </w:r>
          </w:p>
        </w:tc>
      </w:tr>
      <w:tr w:rsidR="00DA7A0C" w:rsidRPr="00842676" w14:paraId="0F1339E2"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0FC919B"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tcPr>
          <w:p w14:paraId="263C26EB" w14:textId="77777777" w:rsidR="00DA7A0C" w:rsidRPr="00842676" w:rsidRDefault="00DA7A0C" w:rsidP="00293AF2">
            <w:pPr>
              <w:pStyle w:val="Normal1"/>
              <w:spacing w:line="360" w:lineRule="auto"/>
              <w:rPr>
                <w:rFonts w:ascii="Arial" w:eastAsia="Arial" w:hAnsi="Arial" w:cs="Arial"/>
                <w:sz w:val="22"/>
                <w:szCs w:val="22"/>
              </w:rPr>
            </w:pPr>
            <w:r w:rsidRPr="00842676">
              <w:rPr>
                <w:rFonts w:ascii="Arial" w:eastAsia="Arial" w:hAnsi="Arial" w:cs="Arial"/>
                <w:sz w:val="22"/>
                <w:szCs w:val="22"/>
              </w:rPr>
              <w:t>Has your organisation or any of its Directors or Executive Officers been in receipt of enforcement/remedial orders in relation to the Health and Safety Executive (or equivalent body) in the last 3 years?</w:t>
            </w:r>
          </w:p>
          <w:p w14:paraId="56A58069" w14:textId="044FCC1A"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sz w:val="22"/>
                <w:szCs w:val="22"/>
              </w:rPr>
              <w:t>If your answer to this question was “</w:t>
            </w:r>
            <w:r w:rsidR="002E0F49" w:rsidRPr="00842676">
              <w:rPr>
                <w:rFonts w:ascii="Arial" w:eastAsia="Arial" w:hAnsi="Arial" w:cs="Arial"/>
                <w:sz w:val="22"/>
                <w:szCs w:val="22"/>
              </w:rPr>
              <w:t>YES</w:t>
            </w:r>
            <w:r w:rsidRPr="00842676">
              <w:rPr>
                <w:rFonts w:ascii="Arial" w:eastAsia="Arial" w:hAnsi="Arial" w:cs="Arial"/>
                <w:sz w:val="22"/>
                <w:szCs w:val="22"/>
              </w:rPr>
              <w:t xml:space="preserve">”, please provide details in a separate Appendix of any </w:t>
            </w:r>
            <w:r w:rsidRPr="00842676">
              <w:rPr>
                <w:rFonts w:ascii="Arial" w:eastAsia="Arial" w:hAnsi="Arial" w:cs="Arial"/>
                <w:sz w:val="22"/>
                <w:szCs w:val="22"/>
              </w:rPr>
              <w:lastRenderedPageBreak/>
              <w:t>enforcement/remedial orders served and give details of any remedial action or changes to procedures you have made as a result.</w:t>
            </w:r>
          </w:p>
        </w:tc>
        <w:tc>
          <w:tcPr>
            <w:tcW w:w="785" w:type="dxa"/>
            <w:tcBorders>
              <w:right w:val="single" w:sz="4" w:space="0" w:color="FFFFFF" w:themeColor="background1"/>
            </w:tcBorders>
            <w:shd w:val="clear" w:color="auto" w:fill="auto"/>
            <w:vAlign w:val="center"/>
          </w:tcPr>
          <w:p w14:paraId="64113FF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Yes </w:t>
            </w:r>
          </w:p>
          <w:p w14:paraId="56A16AFD" w14:textId="04CF1656"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798988B"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46AC4F9" w14:textId="5420C1EB"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DA7A0C" w:rsidRPr="00842676" w14:paraId="6B585698"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8FD309D"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0A58F0BA" w14:textId="7F9B2445"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color w:val="222222"/>
                <w:sz w:val="22"/>
                <w:szCs w:val="22"/>
              </w:rPr>
              <w:t>Confirm whether your organisation has ever been prosecuted under the Health and Safety at Work Act. If yes, please provide details and the actions taken to avoid occurrence in the future.</w:t>
            </w:r>
          </w:p>
        </w:tc>
        <w:tc>
          <w:tcPr>
            <w:tcW w:w="785" w:type="dxa"/>
            <w:tcBorders>
              <w:right w:val="single" w:sz="4" w:space="0" w:color="FFFFFF" w:themeColor="background1"/>
            </w:tcBorders>
            <w:shd w:val="clear" w:color="auto" w:fill="auto"/>
            <w:vAlign w:val="center"/>
          </w:tcPr>
          <w:p w14:paraId="07BC41C5"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C4F5369" w14:textId="5C33DD89"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CC6A8BC"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43EE15C" w14:textId="7C441793"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4BE2EA9F"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6FEECB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6CCB3CA8" w14:textId="1D5F877C"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ENVIRONMENTAL MANAGEMENT</w:t>
            </w:r>
          </w:p>
        </w:tc>
      </w:tr>
      <w:tr w:rsidR="002E0F49" w:rsidRPr="00842676" w14:paraId="5DA5E23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45E2B0F" w14:textId="77777777" w:rsidR="002E0F49" w:rsidRPr="00842676" w:rsidRDefault="002E0F49" w:rsidP="002E0F49">
            <w:pPr>
              <w:rPr>
                <w:b/>
                <w:color w:val="1F497D" w:themeColor="text2"/>
                <w:sz w:val="22"/>
                <w:szCs w:val="22"/>
              </w:rPr>
            </w:pPr>
            <w:r w:rsidRPr="00842676">
              <w:rPr>
                <w:b/>
                <w:color w:val="1F497D" w:themeColor="text2"/>
                <w:sz w:val="22"/>
                <w:szCs w:val="22"/>
              </w:rPr>
              <w:t>Organisations approach to Environmental Management.</w:t>
            </w:r>
          </w:p>
          <w:p w14:paraId="5B4FBDB0"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F1D5C8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Has your organisation been convicted of breaching environmental legislation, or had any notice served upon it, in the last three years by any environmental regulator or authority (including local authority)? </w:t>
            </w:r>
          </w:p>
          <w:p w14:paraId="54749B96"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your answer to this question is “YES”, please provide details in a separate Appendix of the conviction or notice and details of any remedial action or changes you have made because of conviction or notices served.</w:t>
            </w:r>
          </w:p>
          <w:p w14:paraId="1F5FB9A8" w14:textId="1881A7D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The Authority will not select bidder(s) that have been prosecuted or served notice under environmental legislation in the last 3 years; unless we are satisfied that appropriate, remedial action has been taken to prevent future occurrences/breaches.</w:t>
            </w:r>
          </w:p>
        </w:tc>
        <w:tc>
          <w:tcPr>
            <w:tcW w:w="785" w:type="dxa"/>
            <w:tcBorders>
              <w:right w:val="single" w:sz="4" w:space="0" w:color="FFFFFF" w:themeColor="background1"/>
            </w:tcBorders>
            <w:shd w:val="clear" w:color="auto" w:fill="auto"/>
            <w:vAlign w:val="center"/>
          </w:tcPr>
          <w:p w14:paraId="42D8EC4A"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31484A8" w14:textId="16ED9A8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344D864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2CE04E" w14:textId="1D263BB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ADBC0FD"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FE4DFBA"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12B67F8B" w14:textId="4F51ADA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 use sub-contractors, do you have processes in place to check whether any of these organisations have been convicted or had a notice served upon them for infringement of environmental legislation?</w:t>
            </w:r>
          </w:p>
        </w:tc>
        <w:tc>
          <w:tcPr>
            <w:tcW w:w="785" w:type="dxa"/>
            <w:tcBorders>
              <w:right w:val="single" w:sz="4" w:space="0" w:color="FFFFFF" w:themeColor="background1"/>
            </w:tcBorders>
            <w:shd w:val="clear" w:color="auto" w:fill="auto"/>
            <w:vAlign w:val="center"/>
          </w:tcPr>
          <w:p w14:paraId="5ECD01F1"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644D2A10" w14:textId="79D05210"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7E9360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A67CACC" w14:textId="58C9D0DA"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E14E64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B876B53"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41262D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Does your organisation dispose of waste created during the operation of similar services in a legally compliant manner?</w:t>
            </w:r>
          </w:p>
          <w:p w14:paraId="598AD359" w14:textId="0052A192"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tc>
        <w:tc>
          <w:tcPr>
            <w:tcW w:w="785" w:type="dxa"/>
            <w:tcBorders>
              <w:right w:val="single" w:sz="4" w:space="0" w:color="FFFFFF" w:themeColor="background1"/>
            </w:tcBorders>
            <w:shd w:val="clear" w:color="auto" w:fill="auto"/>
            <w:vAlign w:val="center"/>
          </w:tcPr>
          <w:p w14:paraId="515E2B23"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D3B7ADB" w14:textId="24A9C5CB" w:rsidR="002E0F49" w:rsidRPr="00842676" w:rsidRDefault="002E0F49" w:rsidP="002E0F49">
            <w:pPr>
              <w:spacing w:after="0"/>
              <w:jc w:val="both"/>
              <w:rPr>
                <w:color w:val="auto"/>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2015BBB0"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52D1896" w14:textId="7CCE1897" w:rsidR="002E0F49" w:rsidRPr="00842676" w:rsidRDefault="002E0F49" w:rsidP="002E0F49">
            <w:pPr>
              <w:spacing w:after="0"/>
              <w:jc w:val="both"/>
              <w:rPr>
                <w:color w:val="auto"/>
                <w:sz w:val="22"/>
                <w:szCs w:val="22"/>
              </w:rPr>
            </w:pPr>
            <w:r w:rsidRPr="00842676">
              <w:rPr>
                <w:rFonts w:ascii="Segoe UI Symbol" w:eastAsia="Arial" w:hAnsi="Segoe UI Symbol" w:cs="Segoe UI Symbol"/>
                <w:sz w:val="22"/>
                <w:szCs w:val="22"/>
              </w:rPr>
              <w:t>☐</w:t>
            </w:r>
          </w:p>
        </w:tc>
      </w:tr>
      <w:tr w:rsidR="002E0F49" w:rsidRPr="00842676" w14:paraId="48D8BA54"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2D2AC3F"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0673B48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Are yours, and your sub-contractor(s') where relevant, environmental policies set out in instructions and </w:t>
            </w:r>
            <w:r w:rsidRPr="00842676">
              <w:rPr>
                <w:rFonts w:ascii="Arial" w:eastAsia="Arial" w:hAnsi="Arial" w:cs="Arial"/>
                <w:sz w:val="22"/>
                <w:szCs w:val="22"/>
              </w:rPr>
              <w:lastRenderedPageBreak/>
              <w:t>documents for employees, suppliers and other stakeholders to access?</w:t>
            </w:r>
          </w:p>
          <w:p w14:paraId="6BC45490" w14:textId="6A44F951"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7FC1E1C3" w14:textId="77777777" w:rsidR="002E0F49" w:rsidRDefault="002E0F49" w:rsidP="002E0F49">
            <w:pPr>
              <w:pStyle w:val="Normal1"/>
              <w:spacing w:line="360" w:lineRule="auto"/>
              <w:rPr>
                <w:rFonts w:ascii="Arial" w:eastAsia="Arial" w:hAnsi="Arial" w:cs="Arial"/>
                <w:sz w:val="22"/>
                <w:szCs w:val="22"/>
              </w:rPr>
            </w:pPr>
          </w:p>
          <w:p w14:paraId="7A212865" w14:textId="77777777"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099247E7"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Yes </w:t>
            </w:r>
          </w:p>
          <w:p w14:paraId="44C07298" w14:textId="4BDD23E3" w:rsidR="002E0F49" w:rsidRPr="00842676" w:rsidRDefault="002E0F49" w:rsidP="002E0F49">
            <w:pPr>
              <w:spacing w:after="0"/>
              <w:jc w:val="both"/>
              <w:rPr>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7DB6936D"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726DC28" w14:textId="6042C63D" w:rsidR="002E0F49" w:rsidRPr="00842676" w:rsidRDefault="002E0F49" w:rsidP="002E0F49">
            <w:pPr>
              <w:spacing w:after="0"/>
              <w:jc w:val="both"/>
              <w:rPr>
                <w:sz w:val="22"/>
                <w:szCs w:val="22"/>
              </w:rPr>
            </w:pPr>
            <w:r w:rsidRPr="00842676">
              <w:rPr>
                <w:rFonts w:ascii="Segoe UI Symbol" w:eastAsia="Arial" w:hAnsi="Segoe UI Symbol" w:cs="Segoe UI Symbol"/>
                <w:sz w:val="22"/>
                <w:szCs w:val="22"/>
              </w:rPr>
              <w:t>☐</w:t>
            </w:r>
          </w:p>
        </w:tc>
      </w:tr>
      <w:tr w:rsidR="002E0F49" w:rsidRPr="00842676" w14:paraId="302E4E49"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D711384"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304D228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 you, and your sub-contractor(s') where relevant, check the environmental performance of your suppliers?</w:t>
            </w:r>
          </w:p>
          <w:p w14:paraId="5367F68F" w14:textId="1EF9536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0E855D81" w14:textId="77777777" w:rsidR="00293AF2" w:rsidRDefault="00293AF2" w:rsidP="002E0F49">
            <w:pPr>
              <w:pStyle w:val="Normal1"/>
              <w:spacing w:line="360" w:lineRule="auto"/>
              <w:rPr>
                <w:rFonts w:ascii="Arial" w:eastAsia="Arial" w:hAnsi="Arial" w:cs="Arial"/>
                <w:sz w:val="22"/>
                <w:szCs w:val="22"/>
              </w:rPr>
            </w:pPr>
          </w:p>
          <w:p w14:paraId="5DF74A46" w14:textId="1A318F39"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7CBC05E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DF4FD39" w14:textId="543C20ED"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1C7F70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606711E" w14:textId="0F5D3DC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3509D0D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7B7E1DCF"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304A7F7E" w14:textId="5F166DE9"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EQUALITY &amp; DIVERSITY:</w:t>
            </w:r>
          </w:p>
        </w:tc>
      </w:tr>
      <w:tr w:rsidR="007F6AD7" w:rsidRPr="00842676" w14:paraId="5D8030CF"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C30DAF4" w14:textId="77777777" w:rsidR="007F6AD7" w:rsidRPr="00842676" w:rsidRDefault="007F6AD7" w:rsidP="007F6AD7">
            <w:pPr>
              <w:spacing w:after="0" w:line="240" w:lineRule="auto"/>
              <w:rPr>
                <w:b/>
                <w:color w:val="1F497D" w:themeColor="text2"/>
                <w:sz w:val="22"/>
                <w:szCs w:val="22"/>
              </w:rPr>
            </w:pPr>
          </w:p>
        </w:tc>
        <w:tc>
          <w:tcPr>
            <w:tcW w:w="1701" w:type="dxa"/>
            <w:gridSpan w:val="2"/>
            <w:shd w:val="clear" w:color="auto" w:fill="EEECE1" w:themeFill="background2"/>
          </w:tcPr>
          <w:p w14:paraId="362C99AA" w14:textId="6AE2BB00" w:rsidR="007F6AD7" w:rsidRPr="00842676" w:rsidRDefault="007F6AD7" w:rsidP="007F6AD7">
            <w:pPr>
              <w:pStyle w:val="Normal1"/>
              <w:rPr>
                <w:rFonts w:ascii="Arial" w:hAnsi="Arial" w:cs="Arial"/>
                <w:color w:val="auto"/>
                <w:sz w:val="22"/>
                <w:szCs w:val="22"/>
              </w:rPr>
            </w:pPr>
            <w:r w:rsidRPr="00842676">
              <w:rPr>
                <w:rFonts w:ascii="Arial" w:hAnsi="Arial" w:cs="Arial"/>
                <w:b/>
                <w:bCs/>
                <w:sz w:val="22"/>
                <w:szCs w:val="22"/>
              </w:rPr>
              <w:t xml:space="preserve">Number </w:t>
            </w:r>
            <w:r w:rsidRPr="00842676">
              <w:rPr>
                <w:rFonts w:ascii="Arial" w:hAnsi="Arial" w:cs="Arial"/>
                <w:b/>
                <w:bCs/>
                <w:sz w:val="22"/>
                <w:szCs w:val="22"/>
                <w:lang w:val="en-US"/>
              </w:rPr>
              <w:t>of  employees</w:t>
            </w:r>
          </w:p>
        </w:tc>
        <w:tc>
          <w:tcPr>
            <w:tcW w:w="4394" w:type="dxa"/>
            <w:gridSpan w:val="2"/>
            <w:shd w:val="clear" w:color="auto" w:fill="EEECE1" w:themeFill="background2"/>
          </w:tcPr>
          <w:p w14:paraId="680FDE1B" w14:textId="172CDEDF"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Question</w:t>
            </w:r>
          </w:p>
        </w:tc>
        <w:tc>
          <w:tcPr>
            <w:tcW w:w="1979" w:type="dxa"/>
            <w:gridSpan w:val="4"/>
            <w:shd w:val="clear" w:color="auto" w:fill="EEECE1" w:themeFill="background2"/>
          </w:tcPr>
          <w:p w14:paraId="094CAC71" w14:textId="2F6ECBD5"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Response</w:t>
            </w:r>
          </w:p>
        </w:tc>
      </w:tr>
      <w:tr w:rsidR="002E0F49" w:rsidRPr="00842676" w14:paraId="68056564" w14:textId="77777777" w:rsidTr="00293AF2">
        <w:trPr>
          <w:cantSplit/>
          <w:trHeight w:val="516"/>
          <w:tblHeader/>
        </w:trPr>
        <w:tc>
          <w:tcPr>
            <w:tcW w:w="2122" w:type="dxa"/>
            <w:vMerge w:val="restart"/>
            <w:tcBorders>
              <w:top w:val="single" w:sz="4" w:space="0" w:color="FFFFFF"/>
              <w:left w:val="single" w:sz="4" w:space="0" w:color="FFFFFF"/>
            </w:tcBorders>
            <w:shd w:val="clear" w:color="auto" w:fill="auto"/>
          </w:tcPr>
          <w:p w14:paraId="05175478"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6106CCDE" w14:textId="0D741314"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Less than 5 Employees</w:t>
            </w:r>
          </w:p>
        </w:tc>
        <w:tc>
          <w:tcPr>
            <w:tcW w:w="4394" w:type="dxa"/>
            <w:gridSpan w:val="2"/>
            <w:shd w:val="clear" w:color="auto" w:fill="auto"/>
          </w:tcPr>
          <w:p w14:paraId="47B9B280" w14:textId="33F9228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Does your organisation have a written equality and diversity (equal opportunities) policy to ensure that you as an employer and a service provider comply with your statutory obligations under the Equality Act? </w:t>
            </w:r>
            <w:r w:rsidRPr="00842676">
              <w:rPr>
                <w:rFonts w:ascii="Arial" w:eastAsia="Arial" w:hAnsi="Arial" w:cs="Arial"/>
                <w:b/>
                <w:sz w:val="22"/>
                <w:szCs w:val="22"/>
              </w:rPr>
              <w:t xml:space="preserve">Please </w:t>
            </w:r>
            <w:r w:rsidRPr="00842676">
              <w:rPr>
                <w:rFonts w:ascii="Arial" w:eastAsia="Arial" w:hAnsi="Arial" w:cs="Arial"/>
                <w:b/>
                <w:sz w:val="22"/>
                <w:szCs w:val="22"/>
                <w:u w:val="single"/>
              </w:rPr>
              <w:t>do not</w:t>
            </w:r>
            <w:r w:rsidRPr="00842676">
              <w:rPr>
                <w:rFonts w:ascii="Arial" w:eastAsia="Arial" w:hAnsi="Arial" w:cs="Arial"/>
                <w:b/>
                <w:sz w:val="22"/>
                <w:szCs w:val="22"/>
              </w:rPr>
              <w:t xml:space="preserve"> attach the policy at this stage.</w:t>
            </w:r>
          </w:p>
        </w:tc>
        <w:tc>
          <w:tcPr>
            <w:tcW w:w="1060" w:type="dxa"/>
            <w:gridSpan w:val="3"/>
            <w:shd w:val="clear" w:color="auto" w:fill="auto"/>
            <w:vAlign w:val="center"/>
          </w:tcPr>
          <w:p w14:paraId="249BF083"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97FDFAD" w14:textId="0D669840" w:rsidR="002E0F49" w:rsidRPr="00842676" w:rsidRDefault="002E0F49" w:rsidP="00842676">
            <w:pPr>
              <w:pStyle w:val="Normal1"/>
              <w:spacing w:line="360" w:lineRule="auto"/>
              <w:rPr>
                <w:rStyle w:val="Style9"/>
                <w:rFonts w:eastAsiaTheme="majorEastAsia"/>
                <w:color w:val="auto"/>
                <w:szCs w:val="22"/>
                <w:lang w:eastAsia="en-GB"/>
              </w:rPr>
            </w:pPr>
            <w:r w:rsidRPr="00842676">
              <w:rPr>
                <w:rFonts w:ascii="Arial" w:eastAsia="Arial" w:hAnsi="Arial" w:cs="Arial"/>
                <w:sz w:val="22"/>
                <w:szCs w:val="22"/>
              </w:rPr>
              <w:t>No</w:t>
            </w:r>
          </w:p>
        </w:tc>
        <w:tc>
          <w:tcPr>
            <w:tcW w:w="919" w:type="dxa"/>
            <w:shd w:val="clear" w:color="auto" w:fill="auto"/>
            <w:vAlign w:val="center"/>
          </w:tcPr>
          <w:p w14:paraId="33EB8DB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B103670" w14:textId="6EA9783B"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3CEDFE44" w14:textId="77777777" w:rsidTr="00293AF2">
        <w:trPr>
          <w:cantSplit/>
          <w:trHeight w:val="516"/>
          <w:tblHeader/>
        </w:trPr>
        <w:tc>
          <w:tcPr>
            <w:tcW w:w="2122" w:type="dxa"/>
            <w:vMerge/>
            <w:tcBorders>
              <w:left w:val="single" w:sz="4" w:space="0" w:color="FFFFFF"/>
              <w:bottom w:val="single" w:sz="4" w:space="0" w:color="FFFFFF"/>
            </w:tcBorders>
            <w:shd w:val="clear" w:color="auto" w:fill="auto"/>
          </w:tcPr>
          <w:p w14:paraId="4A7B4F2F"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7799AAA4"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7BD57A17" w14:textId="24BE4F69"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If you don’t have a policy, you </w:t>
            </w:r>
            <w:r w:rsidRPr="00842676">
              <w:rPr>
                <w:rFonts w:ascii="Arial" w:eastAsia="Arial" w:hAnsi="Arial" w:cs="Arial"/>
                <w:b/>
                <w:sz w:val="22"/>
                <w:szCs w:val="22"/>
              </w:rPr>
              <w:t>MUST</w:t>
            </w:r>
            <w:r w:rsidRPr="00842676">
              <w:rPr>
                <w:rFonts w:ascii="Arial" w:eastAsia="Arial" w:hAnsi="Arial" w:cs="Arial"/>
                <w:sz w:val="22"/>
                <w:szCs w:val="22"/>
              </w:rPr>
              <w:t xml:space="preserve"> adhere to CPI Equality and Diversity Standards.</w:t>
            </w:r>
          </w:p>
        </w:tc>
        <w:tc>
          <w:tcPr>
            <w:tcW w:w="1060" w:type="dxa"/>
            <w:gridSpan w:val="3"/>
            <w:shd w:val="clear" w:color="auto" w:fill="auto"/>
            <w:vAlign w:val="center"/>
          </w:tcPr>
          <w:p w14:paraId="767650D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78A8E3F" w14:textId="3408270A" w:rsidR="002E0F49" w:rsidRPr="00842676" w:rsidRDefault="002E0F49" w:rsidP="00842676">
            <w:pPr>
              <w:pStyle w:val="Normal1"/>
              <w:spacing w:line="360" w:lineRule="auto"/>
              <w:rPr>
                <w:rFonts w:ascii="Arial" w:hAnsi="Arial" w:cs="Arial"/>
                <w:sz w:val="22"/>
                <w:szCs w:val="22"/>
                <w:lang w:val="en-US"/>
              </w:rPr>
            </w:pPr>
            <w:r w:rsidRPr="00842676">
              <w:rPr>
                <w:rFonts w:ascii="Arial" w:eastAsia="Arial" w:hAnsi="Arial" w:cs="Arial"/>
                <w:sz w:val="22"/>
                <w:szCs w:val="22"/>
              </w:rPr>
              <w:t>No</w:t>
            </w:r>
          </w:p>
        </w:tc>
        <w:tc>
          <w:tcPr>
            <w:tcW w:w="919" w:type="dxa"/>
            <w:shd w:val="clear" w:color="auto" w:fill="auto"/>
            <w:vAlign w:val="center"/>
          </w:tcPr>
          <w:p w14:paraId="37CE89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D345D59" w14:textId="098BDE52" w:rsidR="002E0F49" w:rsidRPr="00842676" w:rsidRDefault="002E0F49" w:rsidP="00842676">
            <w:pPr>
              <w:pStyle w:val="Normal1"/>
              <w:spacing w:line="360" w:lineRule="auto"/>
              <w:rPr>
                <w:rFonts w:ascii="Arial" w:hAnsi="Arial" w:cs="Arial"/>
                <w:sz w:val="22"/>
                <w:szCs w:val="22"/>
                <w:lang w:val="en-US"/>
              </w:rPr>
            </w:pPr>
            <w:r w:rsidRPr="00842676">
              <w:rPr>
                <w:rFonts w:ascii="Segoe UI Symbol" w:eastAsia="Arial" w:hAnsi="Segoe UI Symbol" w:cs="Segoe UI Symbol"/>
                <w:sz w:val="22"/>
                <w:szCs w:val="22"/>
              </w:rPr>
              <w:t>☐</w:t>
            </w:r>
          </w:p>
        </w:tc>
      </w:tr>
      <w:tr w:rsidR="002E0F49" w:rsidRPr="00842676" w14:paraId="0B9D212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388BDB6"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43C5E95F"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6BC3A7B7" w14:textId="5F1F6710"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In the last three years, has any finding of unlawful discrimination been made against your organisation by an Employment Tribunal, an Employment Appeal Tribunal or any other court (or in comparable proceedings in any jurisdiction other than the UK)?</w:t>
            </w:r>
          </w:p>
          <w:p w14:paraId="52C1B3B8" w14:textId="77777777" w:rsidR="00293AF2" w:rsidRPr="00842676" w:rsidRDefault="00293AF2" w:rsidP="00842676">
            <w:pPr>
              <w:pStyle w:val="Normal1"/>
              <w:spacing w:line="360" w:lineRule="auto"/>
              <w:rPr>
                <w:rFonts w:ascii="Arial" w:eastAsia="Arial" w:hAnsi="Arial" w:cs="Arial"/>
                <w:sz w:val="22"/>
                <w:szCs w:val="22"/>
              </w:rPr>
            </w:pPr>
          </w:p>
          <w:p w14:paraId="20CA461E" w14:textId="5B72D342"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If the answer is YES, please provide details in a separate Appendix to explain what action (if any) you have taken to prevent unlawful discrimination from reoccurring.</w:t>
            </w:r>
          </w:p>
          <w:p w14:paraId="6C186AB0" w14:textId="77777777" w:rsidR="00293AF2" w:rsidRPr="00842676" w:rsidRDefault="00293AF2" w:rsidP="00842676">
            <w:pPr>
              <w:pStyle w:val="Normal1"/>
              <w:spacing w:line="360" w:lineRule="auto"/>
              <w:rPr>
                <w:rFonts w:ascii="Arial" w:eastAsia="Arial" w:hAnsi="Arial" w:cs="Arial"/>
                <w:sz w:val="22"/>
                <w:szCs w:val="22"/>
              </w:rPr>
            </w:pPr>
          </w:p>
          <w:p w14:paraId="1A96C4B8" w14:textId="145AB4D3"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You may be excluded if you are unable to demonstrate to the Authority’s satisfaction that appropriate remedial action has been taken to prevent similar unlawful discrimination reoccurring.</w:t>
            </w:r>
          </w:p>
        </w:tc>
        <w:tc>
          <w:tcPr>
            <w:tcW w:w="1060" w:type="dxa"/>
            <w:gridSpan w:val="3"/>
            <w:shd w:val="clear" w:color="auto" w:fill="auto"/>
            <w:vAlign w:val="center"/>
          </w:tcPr>
          <w:p w14:paraId="55DCAD0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Yes </w:t>
            </w:r>
          </w:p>
          <w:p w14:paraId="63C52406" w14:textId="0DE5E891"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4817B70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FE2D1F3" w14:textId="50D6464A"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3D9E600"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60DD91E"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0017807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5-49 employees</w:t>
            </w:r>
          </w:p>
          <w:p w14:paraId="0B792F91" w14:textId="20A72C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(Please also answer questions a and b above)</w:t>
            </w:r>
          </w:p>
        </w:tc>
        <w:tc>
          <w:tcPr>
            <w:tcW w:w="4394" w:type="dxa"/>
            <w:gridSpan w:val="2"/>
            <w:shd w:val="clear" w:color="auto" w:fill="auto"/>
          </w:tcPr>
          <w:p w14:paraId="43228559" w14:textId="76D7D080"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 (a) does your equal opportunities policy cover all protected characteristics under the Equality Act 2010?</w:t>
            </w:r>
          </w:p>
        </w:tc>
        <w:tc>
          <w:tcPr>
            <w:tcW w:w="1060" w:type="dxa"/>
            <w:gridSpan w:val="3"/>
            <w:shd w:val="clear" w:color="auto" w:fill="auto"/>
            <w:vAlign w:val="center"/>
          </w:tcPr>
          <w:p w14:paraId="4753532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FF81169" w14:textId="62AB04CB"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55E3CDF7"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C4F28B7" w14:textId="1F615DFD"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541B9CB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8ADBD2A"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3719EAE5"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0E694D5B"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8.6(a), does your equality policy cover:</w:t>
            </w:r>
          </w:p>
          <w:p w14:paraId="78C951A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Recruitment, selection, training, promotion, discipline and dismissal?</w:t>
            </w:r>
          </w:p>
          <w:p w14:paraId="7855302D" w14:textId="5E4D88D2"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Victimisation, discrimination and harassment, making it clear that these are disciplinary offences?</w:t>
            </w:r>
          </w:p>
        </w:tc>
        <w:tc>
          <w:tcPr>
            <w:tcW w:w="1060" w:type="dxa"/>
            <w:gridSpan w:val="3"/>
            <w:shd w:val="clear" w:color="auto" w:fill="auto"/>
            <w:vAlign w:val="center"/>
          </w:tcPr>
          <w:p w14:paraId="755F83E8"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0B279B" w14:textId="6C5442AE"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778F008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C3EE673" w14:textId="44140380"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CD38328"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90BCC1"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421151D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50 or more employees</w:t>
            </w:r>
          </w:p>
          <w:p w14:paraId="45A6170C" w14:textId="2D7E53BE"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 (answer ALL above questions)</w:t>
            </w:r>
          </w:p>
        </w:tc>
        <w:tc>
          <w:tcPr>
            <w:tcW w:w="4394" w:type="dxa"/>
            <w:gridSpan w:val="2"/>
            <w:shd w:val="clear" w:color="auto" w:fill="auto"/>
          </w:tcPr>
          <w:p w14:paraId="0FCF0686" w14:textId="625F6C4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Do you regularly collect, analyse and monitor numbers of job applicants and employees in post, taking up training and development opportunities, promoted, transferred, disciplined and dismissed, leaving employment by protected characteristic?</w:t>
            </w:r>
          </w:p>
        </w:tc>
        <w:tc>
          <w:tcPr>
            <w:tcW w:w="1060" w:type="dxa"/>
            <w:gridSpan w:val="3"/>
            <w:shd w:val="clear" w:color="auto" w:fill="auto"/>
            <w:vAlign w:val="center"/>
          </w:tcPr>
          <w:p w14:paraId="4ED711DA"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D392A2C" w14:textId="2BD4B58F"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1A45EE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439EA05" w14:textId="07E96BCE"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6580B0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5841F8"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6DBA5676"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2093E85A" w14:textId="0CB688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Do you regularly monitor complaints and feedback from employees and customers?</w:t>
            </w:r>
          </w:p>
        </w:tc>
        <w:tc>
          <w:tcPr>
            <w:tcW w:w="1060" w:type="dxa"/>
            <w:gridSpan w:val="3"/>
            <w:shd w:val="clear" w:color="auto" w:fill="auto"/>
            <w:vAlign w:val="center"/>
          </w:tcPr>
          <w:p w14:paraId="20D9774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90DF6F0" w14:textId="51C2D163"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39E7ABF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EE79BFD" w14:textId="07BC0263"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bl>
    <w:p w14:paraId="7D1B19C3" w14:textId="77777777" w:rsidR="00700731" w:rsidRPr="00842676" w:rsidRDefault="00700731" w:rsidP="0009258A">
      <w:pPr>
        <w:spacing w:line="276" w:lineRule="auto"/>
        <w:jc w:val="both"/>
        <w:rPr>
          <w:rFonts w:eastAsia="Arial"/>
          <w:sz w:val="22"/>
          <w:szCs w:val="22"/>
          <w:highlight w:val="yellow"/>
        </w:rPr>
      </w:pPr>
    </w:p>
    <w:p w14:paraId="34F1AD70" w14:textId="77777777" w:rsidR="0009258A" w:rsidRPr="00842676" w:rsidRDefault="0009258A" w:rsidP="0009258A">
      <w:pPr>
        <w:spacing w:line="276" w:lineRule="auto"/>
        <w:ind w:left="-567"/>
        <w:jc w:val="center"/>
        <w:rPr>
          <w:rFonts w:eastAsia="Arial"/>
          <w:sz w:val="22"/>
          <w:szCs w:val="22"/>
        </w:rPr>
      </w:pPr>
      <w:r w:rsidRPr="00842676">
        <w:rPr>
          <w:rFonts w:eastAsia="Arial"/>
          <w:sz w:val="22"/>
          <w:szCs w:val="22"/>
        </w:rPr>
        <w:lastRenderedPageBreak/>
        <w:t>Please note that the successful supplier(s) will be expected to provide evidence of compliance if they are successful at contract award stage.</w:t>
      </w:r>
    </w:p>
    <w:p w14:paraId="13B84F65" w14:textId="77777777" w:rsidR="00700731" w:rsidRPr="00842676" w:rsidRDefault="00700731" w:rsidP="006B130F">
      <w:pPr>
        <w:spacing w:line="276" w:lineRule="auto"/>
        <w:ind w:left="-567"/>
        <w:jc w:val="both"/>
        <w:rPr>
          <w:rFonts w:eastAsia="Arial"/>
          <w:sz w:val="22"/>
          <w:szCs w:val="22"/>
          <w:highlight w:val="yellow"/>
        </w:rPr>
      </w:pPr>
    </w:p>
    <w:p w14:paraId="20CA8B6B" w14:textId="77777777" w:rsidR="00700731" w:rsidRPr="00842676" w:rsidRDefault="00700731" w:rsidP="006B130F">
      <w:pPr>
        <w:spacing w:line="276" w:lineRule="auto"/>
        <w:ind w:left="-567"/>
        <w:jc w:val="both"/>
        <w:rPr>
          <w:rFonts w:eastAsia="Arial"/>
          <w:sz w:val="22"/>
          <w:szCs w:val="22"/>
          <w:highlight w:val="yellow"/>
        </w:rPr>
      </w:pPr>
    </w:p>
    <w:p w14:paraId="31CF6FB0" w14:textId="77777777" w:rsidR="00215836" w:rsidRPr="00842676" w:rsidRDefault="00215836" w:rsidP="006B130F">
      <w:pPr>
        <w:spacing w:line="276" w:lineRule="auto"/>
        <w:ind w:left="-567"/>
        <w:jc w:val="both"/>
        <w:rPr>
          <w:rFonts w:eastAsia="Arial"/>
          <w:sz w:val="22"/>
          <w:szCs w:val="22"/>
          <w:highlight w:val="yellow"/>
        </w:rPr>
      </w:pPr>
    </w:p>
    <w:p w14:paraId="5DAE0AAE" w14:textId="77777777" w:rsidR="005103B2" w:rsidRPr="00905FEC" w:rsidRDefault="005103B2" w:rsidP="00297742">
      <w:pPr>
        <w:rPr>
          <w:b/>
          <w:color w:val="1F497D" w:themeColor="text2"/>
          <w:sz w:val="16"/>
          <w:szCs w:val="22"/>
        </w:rPr>
      </w:pPr>
    </w:p>
    <w:sectPr w:rsidR="005103B2" w:rsidRPr="00905FEC"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yriad Pro">
    <w:panose1 w:val="00000000000000000000"/>
    <w:charset w:val="00"/>
    <w:family w:val="swiss"/>
    <w:notTrueType/>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charset w:val="00"/>
    <w:family w:val="auto"/>
    <w:pitch w:val="variable"/>
    <w:sig w:usb0="60000287" w:usb1="00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4F2F4" w14:textId="77777777" w:rsidR="00577FC8" w:rsidRDefault="00577FC8" w:rsidP="00B66364">
    <w:pPr>
      <w:pStyle w:val="Footer"/>
      <w:jc w:val="right"/>
      <w:rPr>
        <w:b/>
        <w:color w:val="7F7F7F" w:themeColor="text1" w:themeTint="80"/>
        <w:sz w:val="14"/>
        <w:szCs w:val="16"/>
      </w:rPr>
    </w:pPr>
  </w:p>
  <w:p w14:paraId="4DF968A3" w14:textId="40E7EECF"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79744C">
      <w:rPr>
        <w:b/>
        <w:noProof/>
        <w:color w:val="7F7F7F" w:themeColor="text1" w:themeTint="80"/>
        <w:sz w:val="14"/>
        <w:szCs w:val="16"/>
      </w:rPr>
      <w:t>5</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79744C">
      <w:rPr>
        <w:b/>
        <w:noProof/>
        <w:color w:val="7F7F7F" w:themeColor="text1" w:themeTint="80"/>
        <w:sz w:val="14"/>
        <w:szCs w:val="16"/>
      </w:rPr>
      <w:t>9</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6B130F">
      <w:rPr>
        <w:b/>
        <w:noProof/>
        <w:color w:val="7F7F7F" w:themeColor="text1" w:themeTint="80"/>
        <w:sz w:val="14"/>
        <w:szCs w:val="16"/>
      </w:rPr>
      <w:t>1</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4"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3D827584"/>
    <w:multiLevelType w:val="hybridMultilevel"/>
    <w:tmpl w:val="1FC2DD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1" w15:restartNumberingAfterBreak="0">
    <w:nsid w:val="62787184"/>
    <w:multiLevelType w:val="multilevel"/>
    <w:tmpl w:val="52DC5476"/>
    <w:lvl w:ilvl="0">
      <w:start w:val="1"/>
      <w:numFmt w:val="decimal"/>
      <w:lvlText w:val="%1"/>
      <w:lvlJc w:val="left"/>
      <w:pPr>
        <w:tabs>
          <w:tab w:val="num" w:pos="360"/>
        </w:tabs>
        <w:ind w:left="360" w:hanging="360"/>
      </w:pPr>
      <w:rPr>
        <w:b w:val="0"/>
        <w:i w:val="0"/>
        <w:strike w:val="0"/>
        <w:dstrike w:val="0"/>
        <w:u w:val="none"/>
        <w:effect w:val="none"/>
      </w:rPr>
    </w:lvl>
    <w:lvl w:ilvl="1">
      <w:start w:val="1"/>
      <w:numFmt w:val="decimal"/>
      <w:pStyle w:val="Level2"/>
      <w:lvlText w:val="%1.%2"/>
      <w:lvlJc w:val="left"/>
      <w:pPr>
        <w:tabs>
          <w:tab w:val="num" w:pos="951"/>
        </w:tabs>
        <w:ind w:left="951" w:hanging="851"/>
      </w:pPr>
      <w:rPr>
        <w:b w:val="0"/>
        <w:i w:val="0"/>
        <w:strike w:val="0"/>
        <w:dstrike w:val="0"/>
        <w:u w:val="none"/>
        <w:effect w:val="none"/>
      </w:rPr>
    </w:lvl>
    <w:lvl w:ilvl="2">
      <w:start w:val="1"/>
      <w:numFmt w:val="decimal"/>
      <w:pStyle w:val="Level3"/>
      <w:lvlText w:val="%1.%2.%3"/>
      <w:lvlJc w:val="left"/>
      <w:pPr>
        <w:tabs>
          <w:tab w:val="num" w:pos="2092"/>
        </w:tabs>
        <w:ind w:left="2092" w:hanging="992"/>
      </w:pPr>
      <w:rPr>
        <w:b w:val="0"/>
        <w:i w:val="0"/>
        <w:strike w:val="0"/>
        <w:dstrike w:val="0"/>
        <w:u w:val="none"/>
        <w:effect w:val="none"/>
      </w:rPr>
    </w:lvl>
    <w:lvl w:ilvl="3">
      <w:start w:val="1"/>
      <w:numFmt w:val="decimal"/>
      <w:pStyle w:val="Level4"/>
      <w:lvlText w:val="%1.%2.%3.%4"/>
      <w:lvlJc w:val="left"/>
      <w:pPr>
        <w:tabs>
          <w:tab w:val="num" w:pos="3176"/>
        </w:tabs>
        <w:ind w:left="3176" w:hanging="1276"/>
      </w:pPr>
      <w:rPr>
        <w:b w:val="0"/>
        <w:i w:val="0"/>
        <w:strike w:val="0"/>
        <w:dstrike w:val="0"/>
        <w:u w:val="none"/>
        <w:effect w:val="none"/>
      </w:rPr>
    </w:lvl>
    <w:lvl w:ilvl="4">
      <w:start w:val="1"/>
      <w:numFmt w:val="lowerLetter"/>
      <w:pStyle w:val="Level5"/>
      <w:lvlText w:val="(%5)"/>
      <w:lvlJc w:val="left"/>
      <w:pPr>
        <w:tabs>
          <w:tab w:val="num" w:pos="3376"/>
        </w:tabs>
        <w:ind w:left="3376"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22"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7"/>
  </w:num>
  <w:num w:numId="4">
    <w:abstractNumId w:val="1"/>
  </w:num>
  <w:num w:numId="5">
    <w:abstractNumId w:val="10"/>
  </w:num>
  <w:num w:numId="6">
    <w:abstractNumId w:val="14"/>
  </w:num>
  <w:num w:numId="7">
    <w:abstractNumId w:val="22"/>
  </w:num>
  <w:num w:numId="8">
    <w:abstractNumId w:val="7"/>
  </w:num>
  <w:num w:numId="9">
    <w:abstractNumId w:val="19"/>
  </w:num>
  <w:num w:numId="10">
    <w:abstractNumId w:val="16"/>
  </w:num>
  <w:num w:numId="11">
    <w:abstractNumId w:val="5"/>
  </w:num>
  <w:num w:numId="12">
    <w:abstractNumId w:val="23"/>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4"/>
  </w:num>
  <w:num w:numId="18">
    <w:abstractNumId w:val="20"/>
  </w:num>
  <w:num w:numId="19">
    <w:abstractNumId w:val="12"/>
  </w:num>
  <w:num w:numId="20">
    <w:abstractNumId w:val="6"/>
  </w:num>
  <w:num w:numId="21">
    <w:abstractNumId w:val="9"/>
  </w:num>
  <w:num w:numId="22">
    <w:abstractNumId w:val="3"/>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drawingGridHorizontalSpacing w:val="8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76C"/>
    <w:rsid w:val="000053AE"/>
    <w:rsid w:val="00010109"/>
    <w:rsid w:val="00010BF0"/>
    <w:rsid w:val="00013E36"/>
    <w:rsid w:val="000166D2"/>
    <w:rsid w:val="00023E6D"/>
    <w:rsid w:val="00032A6F"/>
    <w:rsid w:val="00041F6F"/>
    <w:rsid w:val="000566EF"/>
    <w:rsid w:val="00070AE9"/>
    <w:rsid w:val="00075D7F"/>
    <w:rsid w:val="0009258A"/>
    <w:rsid w:val="000A6C9F"/>
    <w:rsid w:val="000C082A"/>
    <w:rsid w:val="000F0259"/>
    <w:rsid w:val="000F1A2F"/>
    <w:rsid w:val="0010670C"/>
    <w:rsid w:val="00111C6E"/>
    <w:rsid w:val="001261FA"/>
    <w:rsid w:val="00145571"/>
    <w:rsid w:val="0016523C"/>
    <w:rsid w:val="00165767"/>
    <w:rsid w:val="001667A4"/>
    <w:rsid w:val="001A7E73"/>
    <w:rsid w:val="001E1DFE"/>
    <w:rsid w:val="001E5745"/>
    <w:rsid w:val="001F48B4"/>
    <w:rsid w:val="001F4A0C"/>
    <w:rsid w:val="001F62A0"/>
    <w:rsid w:val="00215836"/>
    <w:rsid w:val="00220FF5"/>
    <w:rsid w:val="00222F49"/>
    <w:rsid w:val="00232981"/>
    <w:rsid w:val="00236BB3"/>
    <w:rsid w:val="00241B5C"/>
    <w:rsid w:val="00246400"/>
    <w:rsid w:val="002524D3"/>
    <w:rsid w:val="00267F9D"/>
    <w:rsid w:val="00293AF2"/>
    <w:rsid w:val="00297742"/>
    <w:rsid w:val="002C13A8"/>
    <w:rsid w:val="002C3ED4"/>
    <w:rsid w:val="002E0F49"/>
    <w:rsid w:val="002E176C"/>
    <w:rsid w:val="0031593C"/>
    <w:rsid w:val="00345533"/>
    <w:rsid w:val="00347899"/>
    <w:rsid w:val="00354500"/>
    <w:rsid w:val="00366B42"/>
    <w:rsid w:val="003A1ED8"/>
    <w:rsid w:val="003B5410"/>
    <w:rsid w:val="004007EA"/>
    <w:rsid w:val="00410337"/>
    <w:rsid w:val="004164CF"/>
    <w:rsid w:val="00416B3D"/>
    <w:rsid w:val="00446CE2"/>
    <w:rsid w:val="0046352B"/>
    <w:rsid w:val="00465A8D"/>
    <w:rsid w:val="00471212"/>
    <w:rsid w:val="00472D59"/>
    <w:rsid w:val="004770B6"/>
    <w:rsid w:val="00485884"/>
    <w:rsid w:val="00490326"/>
    <w:rsid w:val="00494B12"/>
    <w:rsid w:val="004B032A"/>
    <w:rsid w:val="004C4178"/>
    <w:rsid w:val="004E36EC"/>
    <w:rsid w:val="004E7AAF"/>
    <w:rsid w:val="004F7079"/>
    <w:rsid w:val="00507808"/>
    <w:rsid w:val="005103B2"/>
    <w:rsid w:val="00510E88"/>
    <w:rsid w:val="005214E8"/>
    <w:rsid w:val="00522186"/>
    <w:rsid w:val="005435C5"/>
    <w:rsid w:val="00545D9E"/>
    <w:rsid w:val="00556D93"/>
    <w:rsid w:val="00577FC8"/>
    <w:rsid w:val="00584FDF"/>
    <w:rsid w:val="00596FBA"/>
    <w:rsid w:val="005C51C1"/>
    <w:rsid w:val="005E0D9C"/>
    <w:rsid w:val="005E20E3"/>
    <w:rsid w:val="00603DDB"/>
    <w:rsid w:val="0061716C"/>
    <w:rsid w:val="00632489"/>
    <w:rsid w:val="00660C95"/>
    <w:rsid w:val="00664FE5"/>
    <w:rsid w:val="00680BCC"/>
    <w:rsid w:val="006B130F"/>
    <w:rsid w:val="006D4A45"/>
    <w:rsid w:val="006E5910"/>
    <w:rsid w:val="00700731"/>
    <w:rsid w:val="007131A1"/>
    <w:rsid w:val="0072793D"/>
    <w:rsid w:val="00732F77"/>
    <w:rsid w:val="00751BFC"/>
    <w:rsid w:val="00756479"/>
    <w:rsid w:val="007617AE"/>
    <w:rsid w:val="00766149"/>
    <w:rsid w:val="007756D4"/>
    <w:rsid w:val="00785D89"/>
    <w:rsid w:val="007862CA"/>
    <w:rsid w:val="007932E9"/>
    <w:rsid w:val="0079744C"/>
    <w:rsid w:val="0079791F"/>
    <w:rsid w:val="007B1E51"/>
    <w:rsid w:val="007D2047"/>
    <w:rsid w:val="007F12EB"/>
    <w:rsid w:val="007F6AD7"/>
    <w:rsid w:val="0081724C"/>
    <w:rsid w:val="00824802"/>
    <w:rsid w:val="008317C7"/>
    <w:rsid w:val="00842676"/>
    <w:rsid w:val="00847D03"/>
    <w:rsid w:val="00857849"/>
    <w:rsid w:val="00862D52"/>
    <w:rsid w:val="00871F2A"/>
    <w:rsid w:val="00880109"/>
    <w:rsid w:val="00881AD7"/>
    <w:rsid w:val="00887D38"/>
    <w:rsid w:val="0089028C"/>
    <w:rsid w:val="008A4FCC"/>
    <w:rsid w:val="008C3F65"/>
    <w:rsid w:val="008F6283"/>
    <w:rsid w:val="009021CA"/>
    <w:rsid w:val="00905FEC"/>
    <w:rsid w:val="009105B5"/>
    <w:rsid w:val="00943817"/>
    <w:rsid w:val="009666D1"/>
    <w:rsid w:val="00971E85"/>
    <w:rsid w:val="00972A79"/>
    <w:rsid w:val="009773C2"/>
    <w:rsid w:val="009C0F97"/>
    <w:rsid w:val="009C3EC0"/>
    <w:rsid w:val="009E07F7"/>
    <w:rsid w:val="009F7E74"/>
    <w:rsid w:val="00A02EF5"/>
    <w:rsid w:val="00A03484"/>
    <w:rsid w:val="00A303A9"/>
    <w:rsid w:val="00A43A1E"/>
    <w:rsid w:val="00A46165"/>
    <w:rsid w:val="00A47849"/>
    <w:rsid w:val="00A60DF2"/>
    <w:rsid w:val="00A752B5"/>
    <w:rsid w:val="00A8253F"/>
    <w:rsid w:val="00A9243D"/>
    <w:rsid w:val="00A94B5F"/>
    <w:rsid w:val="00AC1896"/>
    <w:rsid w:val="00B02CD0"/>
    <w:rsid w:val="00B269B4"/>
    <w:rsid w:val="00B434B3"/>
    <w:rsid w:val="00B54741"/>
    <w:rsid w:val="00B6339C"/>
    <w:rsid w:val="00B66364"/>
    <w:rsid w:val="00B962AC"/>
    <w:rsid w:val="00BA066F"/>
    <w:rsid w:val="00BA2E5B"/>
    <w:rsid w:val="00BE0F28"/>
    <w:rsid w:val="00C1058F"/>
    <w:rsid w:val="00C14745"/>
    <w:rsid w:val="00C36872"/>
    <w:rsid w:val="00C36CDE"/>
    <w:rsid w:val="00C44EAE"/>
    <w:rsid w:val="00C54F4B"/>
    <w:rsid w:val="00C623CD"/>
    <w:rsid w:val="00C667D3"/>
    <w:rsid w:val="00C90D0C"/>
    <w:rsid w:val="00C95935"/>
    <w:rsid w:val="00CB5DC5"/>
    <w:rsid w:val="00CE2AAF"/>
    <w:rsid w:val="00D40B9B"/>
    <w:rsid w:val="00D466DB"/>
    <w:rsid w:val="00D67135"/>
    <w:rsid w:val="00D83067"/>
    <w:rsid w:val="00D87226"/>
    <w:rsid w:val="00D94836"/>
    <w:rsid w:val="00DA68D6"/>
    <w:rsid w:val="00DA7A0C"/>
    <w:rsid w:val="00DC2E7C"/>
    <w:rsid w:val="00DD02F4"/>
    <w:rsid w:val="00DE717F"/>
    <w:rsid w:val="00DF7B0C"/>
    <w:rsid w:val="00E04070"/>
    <w:rsid w:val="00E042E6"/>
    <w:rsid w:val="00E047CF"/>
    <w:rsid w:val="00E3138F"/>
    <w:rsid w:val="00E62D48"/>
    <w:rsid w:val="00E870CF"/>
    <w:rsid w:val="00E87272"/>
    <w:rsid w:val="00EB71FC"/>
    <w:rsid w:val="00EC21A8"/>
    <w:rsid w:val="00EF2D0F"/>
    <w:rsid w:val="00F04E31"/>
    <w:rsid w:val="00F142EC"/>
    <w:rsid w:val="00F17D42"/>
    <w:rsid w:val="00F21089"/>
    <w:rsid w:val="00F25A31"/>
    <w:rsid w:val="00F355D9"/>
    <w:rsid w:val="00F42C4C"/>
    <w:rsid w:val="00F6452B"/>
    <w:rsid w:val="00F77FA8"/>
    <w:rsid w:val="00F8465A"/>
    <w:rsid w:val="00F9585B"/>
    <w:rsid w:val="00F95950"/>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5935"/>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link w:val="ListParagraphChar"/>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 w:type="paragraph" w:customStyle="1" w:styleId="Normal1">
    <w:name w:val="Normal1"/>
    <w:rsid w:val="00347899"/>
    <w:pPr>
      <w:spacing w:after="0" w:line="240" w:lineRule="auto"/>
    </w:pPr>
    <w:rPr>
      <w:rFonts w:ascii="Times New Roman" w:hAnsi="Times New Roman" w:cs="Times New Roman"/>
      <w:color w:val="000000"/>
      <w:sz w:val="24"/>
      <w:szCs w:val="24"/>
    </w:rPr>
  </w:style>
  <w:style w:type="paragraph" w:customStyle="1" w:styleId="Level2">
    <w:name w:val="Level 2"/>
    <w:basedOn w:val="Normal"/>
    <w:rsid w:val="00EF2D0F"/>
    <w:pPr>
      <w:widowControl w:val="0"/>
      <w:numPr>
        <w:ilvl w:val="1"/>
        <w:numId w:val="23"/>
      </w:numPr>
      <w:adjustRightInd w:val="0"/>
      <w:spacing w:after="0" w:line="240" w:lineRule="auto"/>
      <w:outlineLvl w:val="1"/>
    </w:pPr>
    <w:rPr>
      <w:rFonts w:cs="Times New Roman"/>
      <w:color w:val="auto"/>
      <w:sz w:val="24"/>
      <w:szCs w:val="20"/>
    </w:rPr>
  </w:style>
  <w:style w:type="paragraph" w:customStyle="1" w:styleId="Level3">
    <w:name w:val="Level 3"/>
    <w:basedOn w:val="Normal"/>
    <w:rsid w:val="00EF2D0F"/>
    <w:pPr>
      <w:widowControl w:val="0"/>
      <w:numPr>
        <w:ilvl w:val="2"/>
        <w:numId w:val="23"/>
      </w:numPr>
      <w:adjustRightInd w:val="0"/>
      <w:spacing w:after="240" w:line="312" w:lineRule="auto"/>
      <w:jc w:val="both"/>
      <w:outlineLvl w:val="2"/>
    </w:pPr>
    <w:rPr>
      <w:rFonts w:cs="Times New Roman"/>
      <w:color w:val="auto"/>
      <w:sz w:val="24"/>
      <w:szCs w:val="20"/>
    </w:rPr>
  </w:style>
  <w:style w:type="paragraph" w:customStyle="1" w:styleId="Level4">
    <w:name w:val="Level 4"/>
    <w:basedOn w:val="Normal"/>
    <w:rsid w:val="00EF2D0F"/>
    <w:pPr>
      <w:widowControl w:val="0"/>
      <w:numPr>
        <w:ilvl w:val="3"/>
        <w:numId w:val="23"/>
      </w:numPr>
      <w:adjustRightInd w:val="0"/>
      <w:spacing w:after="240" w:line="312" w:lineRule="auto"/>
      <w:jc w:val="both"/>
      <w:outlineLvl w:val="3"/>
    </w:pPr>
    <w:rPr>
      <w:rFonts w:cs="Times New Roman"/>
      <w:color w:val="auto"/>
      <w:sz w:val="24"/>
      <w:szCs w:val="20"/>
    </w:rPr>
  </w:style>
  <w:style w:type="paragraph" w:customStyle="1" w:styleId="Level5">
    <w:name w:val="Level 5"/>
    <w:basedOn w:val="Normal"/>
    <w:rsid w:val="00EF2D0F"/>
    <w:pPr>
      <w:widowControl w:val="0"/>
      <w:numPr>
        <w:ilvl w:val="4"/>
        <w:numId w:val="23"/>
      </w:numPr>
      <w:adjustRightInd w:val="0"/>
      <w:spacing w:after="240" w:line="312" w:lineRule="auto"/>
      <w:jc w:val="both"/>
      <w:outlineLvl w:val="4"/>
    </w:pPr>
    <w:rPr>
      <w:rFonts w:cs="Times New Roman"/>
      <w:color w:val="auto"/>
      <w:sz w:val="24"/>
      <w:szCs w:val="20"/>
    </w:rPr>
  </w:style>
  <w:style w:type="character" w:customStyle="1" w:styleId="Style9">
    <w:name w:val="Style9"/>
    <w:basedOn w:val="DefaultParagraphFont"/>
    <w:uiPriority w:val="1"/>
    <w:rsid w:val="00EF2D0F"/>
    <w:rPr>
      <w:rFonts w:ascii="Arial" w:hAnsi="Arial" w:cs="Arial" w:hint="default"/>
      <w:sz w:val="22"/>
    </w:rPr>
  </w:style>
  <w:style w:type="character" w:customStyle="1" w:styleId="ListParagraphChar">
    <w:name w:val="List Paragraph Char"/>
    <w:link w:val="ListParagraph"/>
    <w:uiPriority w:val="34"/>
    <w:locked/>
    <w:rsid w:val="0079791F"/>
    <w:rPr>
      <w:rFonts w:ascii="Arial" w:hAnsi="Arial" w:cs="Arial"/>
      <w:color w:val="262626" w:themeColor="text1" w:themeTint="D9"/>
      <w:sz w:val="19"/>
      <w:szCs w:val="17"/>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BA93FD-409E-400F-9868-B00BD6C0B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3C1ED20C</Template>
  <TotalTime>1</TotalTime>
  <Pages>9</Pages>
  <Words>1448</Words>
  <Characters>8254</Characters>
  <Application>Microsoft Office Word</Application>
  <DocSecurity>4</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9683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Hayley Drabble</cp:lastModifiedBy>
  <cp:revision>2</cp:revision>
  <cp:lastPrinted>2014-05-01T16:29:00Z</cp:lastPrinted>
  <dcterms:created xsi:type="dcterms:W3CDTF">2019-11-08T12:05:00Z</dcterms:created>
  <dcterms:modified xsi:type="dcterms:W3CDTF">2019-11-08T12:05:00Z</dcterms:modified>
</cp:coreProperties>
</file>